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8D47F" w14:textId="52F3AE69" w:rsidR="003C1E3C" w:rsidRPr="00E52A96" w:rsidRDefault="003C1E3C" w:rsidP="00A05879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957D50">
        <w:rPr>
          <w:rFonts w:ascii="Arial" w:hAnsi="Arial" w:cs="Arial"/>
          <w:b/>
          <w:sz w:val="24"/>
          <w:szCs w:val="24"/>
          <w:lang w:eastAsia="zh-CN"/>
        </w:rPr>
        <w:t>bis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879A5" w:rsidRPr="003C1E3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57D50"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 w:rsidR="00CF468A">
        <w:rPr>
          <w:rFonts w:ascii="Arial" w:eastAsia="MS Mincho" w:hAnsi="Arial" w:cs="Arial"/>
          <w:b/>
          <w:sz w:val="24"/>
          <w:szCs w:val="24"/>
          <w:lang w:eastAsia="ja-JP"/>
        </w:rPr>
        <w:t>066</w:t>
      </w:r>
    </w:p>
    <w:p w14:paraId="36ECCFF3" w14:textId="774B2E83" w:rsidR="003C1E3C" w:rsidRPr="003C1E3C" w:rsidRDefault="00957D50" w:rsidP="00A05879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  <w:lang w:eastAsia="zh-CN"/>
        </w:rPr>
        <w:t>Spokane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USA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16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JAN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7164F" w:rsidRPr="00C7164F">
        <w:rPr>
          <w:rFonts w:ascii="Arial" w:eastAsia="MS Mincho" w:hAnsi="Arial" w:cs="Arial"/>
          <w:b/>
          <w:sz w:val="18"/>
          <w:szCs w:val="24"/>
          <w:lang w:eastAsia="ja-JP"/>
        </w:rPr>
        <w:t xml:space="preserve">Revision of </w:t>
      </w:r>
      <w:r w:rsidR="0023283F">
        <w:rPr>
          <w:rFonts w:ascii="Arial" w:eastAsia="MS Mincho" w:hAnsi="Arial" w:cs="Arial"/>
          <w:b/>
          <w:sz w:val="18"/>
          <w:szCs w:val="24"/>
          <w:lang w:eastAsia="ja-JP"/>
        </w:rPr>
        <w:t>S1-17</w:t>
      </w:r>
      <w:r>
        <w:rPr>
          <w:rFonts w:ascii="Arial" w:eastAsia="MS Mincho" w:hAnsi="Arial" w:cs="Arial"/>
          <w:b/>
          <w:sz w:val="18"/>
          <w:szCs w:val="24"/>
          <w:lang w:eastAsia="ja-JP"/>
        </w:rPr>
        <w:t>XXXX</w:t>
      </w:r>
    </w:p>
    <w:p w14:paraId="35F25F84" w14:textId="77777777" w:rsidR="003C1E3C" w:rsidRPr="005E2E43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43900CD7" w:rsidR="003C1E3C" w:rsidRPr="00375CFD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732612">
        <w:rPr>
          <w:rFonts w:ascii="Arial" w:hAnsi="Arial"/>
          <w:sz w:val="24"/>
          <w:szCs w:val="24"/>
          <w:lang w:eastAsia="en-GB"/>
        </w:rPr>
        <w:t xml:space="preserve">Mapping Table </w:t>
      </w:r>
      <w:r w:rsidR="00D56461">
        <w:rPr>
          <w:rFonts w:ascii="Arial" w:hAnsi="Arial"/>
          <w:sz w:val="24"/>
          <w:szCs w:val="24"/>
          <w:lang w:eastAsia="en-GB"/>
        </w:rPr>
        <w:t>FS_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eV2X </w:t>
      </w:r>
      <w:r w:rsidR="00CD6C86">
        <w:rPr>
          <w:rFonts w:ascii="Arial" w:hAnsi="Arial"/>
          <w:sz w:val="24"/>
          <w:szCs w:val="24"/>
          <w:lang w:eastAsia="zh-CN"/>
        </w:rPr>
        <w:t>C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onsolidation </w:t>
      </w:r>
      <w:r w:rsidR="00CD6C86">
        <w:rPr>
          <w:rFonts w:ascii="Arial" w:hAnsi="Arial"/>
          <w:sz w:val="24"/>
          <w:szCs w:val="24"/>
          <w:lang w:eastAsia="zh-CN"/>
        </w:rPr>
        <w:t>of Requirements</w:t>
      </w:r>
    </w:p>
    <w:p w14:paraId="77E2EDDE" w14:textId="0DDE0FD3" w:rsidR="007F79AD" w:rsidRPr="00016D97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224816">
        <w:rPr>
          <w:rFonts w:ascii="Arial" w:hAnsi="Arial"/>
          <w:sz w:val="24"/>
          <w:szCs w:val="24"/>
          <w:lang w:eastAsia="zh-CN"/>
        </w:rPr>
        <w:t>Agenda Item</w:t>
      </w:r>
      <w:r w:rsidRPr="00224816">
        <w:rPr>
          <w:rFonts w:ascii="Arial" w:hAnsi="Arial"/>
          <w:sz w:val="24"/>
          <w:szCs w:val="24"/>
          <w:lang w:eastAsia="en-GB"/>
        </w:rPr>
        <w:t>:</w:t>
      </w:r>
      <w:r w:rsidRPr="00224816">
        <w:rPr>
          <w:rFonts w:ascii="Arial" w:hAnsi="Arial"/>
          <w:sz w:val="24"/>
          <w:szCs w:val="24"/>
          <w:lang w:eastAsia="en-GB"/>
        </w:rPr>
        <w:tab/>
      </w:r>
      <w:r w:rsidR="00CF468A">
        <w:rPr>
          <w:rFonts w:ascii="Arial" w:hAnsi="Arial"/>
          <w:sz w:val="24"/>
          <w:szCs w:val="24"/>
          <w:lang w:eastAsia="zh-CN"/>
        </w:rPr>
        <w:t>6</w:t>
      </w:r>
      <w:r w:rsidR="00016D97">
        <w:rPr>
          <w:rFonts w:ascii="Arial" w:hAnsi="Arial"/>
          <w:sz w:val="24"/>
          <w:szCs w:val="24"/>
          <w:lang w:eastAsia="zh-CN"/>
        </w:rPr>
        <w:t>.1</w:t>
      </w:r>
    </w:p>
    <w:p w14:paraId="57CC4F50" w14:textId="72ACFA64" w:rsidR="003C1E3C" w:rsidRPr="00C1760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Source: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0947F6">
        <w:rPr>
          <w:rFonts w:ascii="Arial" w:eastAsia="맑은 고딕" w:hAnsi="Arial"/>
          <w:sz w:val="24"/>
          <w:szCs w:val="24"/>
          <w:lang w:eastAsia="ko-KR"/>
        </w:rPr>
        <w:t>Rapporteur (LG Electronics)</w:t>
      </w:r>
    </w:p>
    <w:p w14:paraId="540B9F08" w14:textId="46A51684" w:rsidR="00A807E1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Contact: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0947F6">
        <w:rPr>
          <w:rFonts w:ascii="Arial" w:hAnsi="Arial"/>
          <w:sz w:val="24"/>
          <w:szCs w:val="24"/>
          <w:lang w:eastAsia="en-GB"/>
        </w:rPr>
        <w:t>SungDuck Chun</w:t>
      </w:r>
      <w:r w:rsidR="00933CB9">
        <w:rPr>
          <w:rFonts w:ascii="Arial" w:hAnsi="Arial"/>
          <w:sz w:val="24"/>
          <w:szCs w:val="24"/>
          <w:lang w:eastAsia="en-GB"/>
        </w:rPr>
        <w:t xml:space="preserve"> </w:t>
      </w:r>
      <w:r w:rsidR="00E66403">
        <w:rPr>
          <w:rFonts w:ascii="Arial" w:eastAsia="맑은 고딕" w:hAnsi="Arial"/>
          <w:sz w:val="24"/>
          <w:szCs w:val="24"/>
          <w:lang w:eastAsia="ko-KR"/>
        </w:rPr>
        <w:t>(</w:t>
      </w:r>
      <w:r w:rsidR="00933CB9">
        <w:rPr>
          <w:rFonts w:ascii="Arial" w:eastAsia="맑은 고딕" w:hAnsi="Arial"/>
          <w:sz w:val="24"/>
          <w:szCs w:val="24"/>
          <w:lang w:eastAsia="ko-KR"/>
        </w:rPr>
        <w:t>sungduck.chun</w:t>
      </w:r>
      <w:r w:rsidR="00E66403">
        <w:rPr>
          <w:rFonts w:ascii="Arial" w:eastAsia="맑은 고딕" w:hAnsi="Arial"/>
          <w:sz w:val="24"/>
          <w:szCs w:val="24"/>
          <w:lang w:eastAsia="ko-KR"/>
        </w:rPr>
        <w:t>@lge.com)</w:t>
      </w:r>
    </w:p>
    <w:p w14:paraId="1D98BE4B" w14:textId="5EE33478" w:rsidR="003C1E3C" w:rsidRDefault="00D1305A" w:rsidP="002A033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Background</w:t>
      </w:r>
    </w:p>
    <w:p w14:paraId="118FF5F1" w14:textId="15B2BE6B" w:rsidR="00230778" w:rsidRPr="00CF468A" w:rsidRDefault="000947F6" w:rsidP="00601906">
      <w:pPr>
        <w:spacing w:after="0"/>
        <w:rPr>
          <w:rFonts w:eastAsia="MS Mincho"/>
          <w:lang w:eastAsia="ja-JP"/>
        </w:rPr>
      </w:pPr>
      <w:r w:rsidRPr="00CF468A">
        <w:rPr>
          <w:rFonts w:eastAsia="MS Mincho"/>
          <w:lang w:eastAsia="ja-JP"/>
        </w:rPr>
        <w:t>At the last meeting, consolidated potenti</w:t>
      </w:r>
      <w:r w:rsidR="00CF468A" w:rsidRPr="00CF468A">
        <w:rPr>
          <w:rFonts w:eastAsia="MS Mincho"/>
          <w:lang w:eastAsia="ja-JP"/>
        </w:rPr>
        <w:t>a</w:t>
      </w:r>
      <w:r w:rsidRPr="00CF468A">
        <w:rPr>
          <w:rFonts w:eastAsia="MS Mincho"/>
          <w:lang w:eastAsia="ja-JP"/>
        </w:rPr>
        <w:t>l requirements are added into TR22.886 based on S1-163441</w:t>
      </w:r>
      <w:r w:rsidR="00601906" w:rsidRPr="00CF468A">
        <w:rPr>
          <w:rFonts w:eastAsia="MS Mincho"/>
          <w:lang w:eastAsia="ja-JP"/>
        </w:rPr>
        <w:t>.</w:t>
      </w:r>
    </w:p>
    <w:p w14:paraId="5ADAD76C" w14:textId="77825BDA" w:rsidR="00230778" w:rsidRPr="00CF468A" w:rsidRDefault="00D34E25" w:rsidP="00817DDA">
      <w:pPr>
        <w:spacing w:after="0"/>
        <w:rPr>
          <w:lang w:val="nl-NL"/>
        </w:rPr>
      </w:pPr>
      <w:r w:rsidRPr="00CF468A">
        <w:rPr>
          <w:rFonts w:eastAsia="맑은 고딕"/>
          <w:lang w:val="nl-NL" w:eastAsia="ko-KR"/>
        </w:rPr>
        <w:t xml:space="preserve">Also, the agreed </w:t>
      </w:r>
      <w:r w:rsidRPr="00CF468A">
        <w:rPr>
          <w:rFonts w:eastAsia="맑은 고딕" w:hint="eastAsia"/>
          <w:lang w:val="nl-NL" w:eastAsia="ko-KR"/>
        </w:rPr>
        <w:t>S1-</w:t>
      </w:r>
      <w:r w:rsidRPr="00CF468A">
        <w:rPr>
          <w:rFonts w:eastAsia="맑은 고딕"/>
          <w:lang w:val="nl-NL" w:eastAsia="ko-KR"/>
        </w:rPr>
        <w:t>16</w:t>
      </w:r>
      <w:r w:rsidRPr="00CF468A">
        <w:rPr>
          <w:rFonts w:eastAsia="맑은 고딕" w:hint="eastAsia"/>
          <w:lang w:val="nl-NL" w:eastAsia="ko-KR"/>
        </w:rPr>
        <w:t>3301</w:t>
      </w:r>
      <w:r w:rsidRPr="00CF468A">
        <w:rPr>
          <w:rFonts w:eastAsia="맑은 고딕"/>
          <w:lang w:val="nl-NL" w:eastAsia="ko-KR"/>
        </w:rPr>
        <w:t xml:space="preserve"> proposed to have Annex which includes mappting information between CPR and PR for future reference.</w:t>
      </w:r>
    </w:p>
    <w:p w14:paraId="12B96780" w14:textId="785DC2BB" w:rsidR="00D42D8C" w:rsidRPr="00185344" w:rsidRDefault="00534A99" w:rsidP="00185344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bookmarkStart w:id="0" w:name="_Toc408371044"/>
      <w:bookmarkStart w:id="1" w:name="_Toc435809682"/>
      <w:bookmarkEnd w:id="0"/>
      <w:bookmarkEnd w:id="1"/>
      <w:r>
        <w:rPr>
          <w:lang w:val="nl-NL" w:eastAsia="zh-CN"/>
        </w:rPr>
        <w:t>Discussion</w:t>
      </w:r>
    </w:p>
    <w:p w14:paraId="6A45018D" w14:textId="600A7B2D" w:rsidR="00E3160F" w:rsidRPr="00E3160F" w:rsidRDefault="00E3160F" w:rsidP="00185344">
      <w:pPr>
        <w:spacing w:after="0"/>
        <w:rPr>
          <w:rFonts w:eastAsia="맑은 고딕"/>
          <w:sz w:val="22"/>
          <w:szCs w:val="22"/>
          <w:u w:val="single"/>
          <w:lang w:eastAsia="ko-KR"/>
        </w:rPr>
      </w:pPr>
      <w:r w:rsidRPr="00E3160F">
        <w:rPr>
          <w:rFonts w:eastAsia="맑은 고딕"/>
          <w:sz w:val="22"/>
          <w:szCs w:val="22"/>
          <w:u w:val="single"/>
          <w:lang w:eastAsia="ko-KR"/>
        </w:rPr>
        <w:t>M</w:t>
      </w:r>
      <w:r w:rsidRPr="00E3160F">
        <w:rPr>
          <w:rFonts w:eastAsia="맑은 고딕" w:hint="eastAsia"/>
          <w:sz w:val="22"/>
          <w:szCs w:val="22"/>
          <w:u w:val="single"/>
          <w:lang w:eastAsia="ko-KR"/>
        </w:rPr>
        <w:t xml:space="preserve">apping </w:t>
      </w:r>
      <w:r w:rsidRPr="00E3160F">
        <w:rPr>
          <w:rFonts w:eastAsia="맑은 고딕"/>
          <w:sz w:val="22"/>
          <w:szCs w:val="22"/>
          <w:u w:val="single"/>
          <w:lang w:eastAsia="ko-KR"/>
        </w:rPr>
        <w:t>between CPRs and PRs</w:t>
      </w:r>
    </w:p>
    <w:p w14:paraId="40048ADA" w14:textId="2174A6CA" w:rsidR="00534A99" w:rsidRDefault="00534A99" w:rsidP="00185344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Following is the mapping relation between CPR and PR and the information in the Annex of S1-163441</w:t>
      </w:r>
    </w:p>
    <w:p w14:paraId="5402F8A1" w14:textId="77777777" w:rsidR="007C4766" w:rsidRDefault="007C4766" w:rsidP="00185344">
      <w:pPr>
        <w:spacing w:after="0"/>
        <w:rPr>
          <w:rFonts w:eastAsia="MS Mincho"/>
          <w:sz w:val="22"/>
          <w:szCs w:val="22"/>
          <w:lang w:eastAsia="ja-JP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1985"/>
        <w:gridCol w:w="3402"/>
      </w:tblGrid>
      <w:tr w:rsidR="003311B3" w:rsidRPr="00747428" w14:paraId="77126D4A" w14:textId="1F505406" w:rsidTr="00653B71">
        <w:trPr>
          <w:trHeight w:val="27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C4EB" w14:textId="25A6933D" w:rsidR="003311B3" w:rsidRPr="00747428" w:rsidRDefault="003311B3" w:rsidP="003A2886">
            <w:pPr>
              <w:pStyle w:val="TAH"/>
            </w:pPr>
            <w:r>
              <w:rPr>
                <w:rFonts w:hint="eastAsia"/>
              </w:rPr>
              <w:t>CPR #</w:t>
            </w:r>
            <w:r>
              <w:t xml:space="preserve"> in 22.886 V15.0.0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64F7A" w14:textId="590374BB" w:rsidR="003311B3" w:rsidRPr="007C4766" w:rsidRDefault="003311B3" w:rsidP="003A2886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Temporary CPR # in S1-163441</w:t>
            </w:r>
            <w:r>
              <w:rPr>
                <w:rFonts w:eastAsia="맑은 고딕"/>
                <w:lang w:eastAsia="ko-KR"/>
              </w:rPr>
              <w:t>,3117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3C893" w14:textId="6BBB51EE" w:rsidR="003311B3" w:rsidRPr="003311B3" w:rsidRDefault="003311B3" w:rsidP="003A2886">
            <w:pPr>
              <w:pStyle w:val="TAH"/>
              <w:rPr>
                <w:rFonts w:eastAsia="맑은 고딕"/>
                <w:lang w:eastAsia="ko-KR"/>
              </w:rPr>
            </w:pPr>
            <w:r w:rsidRPr="003311B3">
              <w:rPr>
                <w:rFonts w:eastAsia="맑은 고딕"/>
                <w:lang w:eastAsia="ko-KR"/>
              </w:rPr>
              <w:t>PR # in TR 22.886 V15.0.0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429A4" w14:textId="1B5B354B" w:rsidR="003311B3" w:rsidRPr="003311B3" w:rsidRDefault="003311B3" w:rsidP="003A2886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Comments</w:t>
            </w:r>
          </w:p>
        </w:tc>
      </w:tr>
      <w:tr w:rsidR="003311B3" w:rsidRPr="0060769A" w14:paraId="285AE992" w14:textId="05AE7304" w:rsidTr="00653B71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18F7B170" w14:textId="77777777" w:rsidR="003311B3" w:rsidRPr="003311B3" w:rsidRDefault="003311B3" w:rsidP="003A2886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CPR.G-001</w:t>
            </w:r>
          </w:p>
        </w:tc>
        <w:tc>
          <w:tcPr>
            <w:tcW w:w="2126" w:type="dxa"/>
          </w:tcPr>
          <w:p w14:paraId="715ECB69" w14:textId="5491644E" w:rsidR="003311B3" w:rsidRPr="003311B3" w:rsidRDefault="003311B3" w:rsidP="00A05B2C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color w:val="000000"/>
              </w:rPr>
              <w:t>[CPR.5.1-001]</w:t>
            </w:r>
          </w:p>
        </w:tc>
        <w:tc>
          <w:tcPr>
            <w:tcW w:w="1985" w:type="dxa"/>
            <w:vAlign w:val="center"/>
          </w:tcPr>
          <w:p w14:paraId="5CAE5E0C" w14:textId="471C14EA" w:rsidR="003311B3" w:rsidRPr="003311B3" w:rsidRDefault="003311B3" w:rsidP="003A2886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3311B3">
              <w:rPr>
                <w:color w:val="000000"/>
              </w:rPr>
              <w:t>PR.5.1-001</w:t>
            </w:r>
            <w:r>
              <w:rPr>
                <w:color w:val="000000"/>
              </w:rPr>
              <w:t>]</w:t>
            </w:r>
          </w:p>
        </w:tc>
        <w:tc>
          <w:tcPr>
            <w:tcW w:w="3402" w:type="dxa"/>
          </w:tcPr>
          <w:p w14:paraId="107F0C4A" w14:textId="77777777" w:rsidR="003311B3" w:rsidRPr="003311B3" w:rsidRDefault="003311B3" w:rsidP="003A2886">
            <w:pPr>
              <w:spacing w:after="0"/>
              <w:jc w:val="both"/>
              <w:rPr>
                <w:color w:val="000000"/>
              </w:rPr>
            </w:pPr>
          </w:p>
        </w:tc>
      </w:tr>
      <w:tr w:rsidR="003311B3" w:rsidRPr="0060769A" w14:paraId="28C751FC" w14:textId="75073052" w:rsidTr="00653B71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2BF5F81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CPR.G-002</w:t>
            </w:r>
          </w:p>
        </w:tc>
        <w:tc>
          <w:tcPr>
            <w:tcW w:w="2126" w:type="dxa"/>
          </w:tcPr>
          <w:p w14:paraId="42BFAD0F" w14:textId="5D8545FB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  <w:color w:val="000000"/>
                <w:lang w:eastAsia="ko-KR"/>
              </w:rPr>
              <w:t>[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CPR.G-002</w:t>
            </w:r>
            <w:r w:rsidRPr="003311B3">
              <w:rPr>
                <w:rFonts w:eastAsia="맑은 고딕"/>
                <w:color w:val="000000"/>
                <w:lang w:eastAsia="ko-KR"/>
              </w:rPr>
              <w:t>]</w:t>
            </w:r>
          </w:p>
        </w:tc>
        <w:tc>
          <w:tcPr>
            <w:tcW w:w="1985" w:type="dxa"/>
            <w:vAlign w:val="center"/>
          </w:tcPr>
          <w:p w14:paraId="4E5EE015" w14:textId="10D6DC7F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[PR.5.1-003]</w:t>
            </w:r>
          </w:p>
        </w:tc>
        <w:tc>
          <w:tcPr>
            <w:tcW w:w="3402" w:type="dxa"/>
          </w:tcPr>
          <w:p w14:paraId="2FD5B7E5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646B24BF" w14:textId="34FC9AA4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01A0E78C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2126" w:type="dxa"/>
            <w:vAlign w:val="center"/>
          </w:tcPr>
          <w:p w14:paraId="14DFA5C7" w14:textId="19F81689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  <w:color w:val="000000"/>
                <w:lang w:eastAsia="ko-KR"/>
              </w:rPr>
              <w:t>[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CPR.G-002</w:t>
            </w:r>
            <w:r w:rsidRPr="003311B3">
              <w:rPr>
                <w:rFonts w:eastAsia="맑은 고딕"/>
                <w:color w:val="000000"/>
                <w:lang w:eastAsia="ko-KR"/>
              </w:rPr>
              <w:t>]</w:t>
            </w:r>
          </w:p>
        </w:tc>
        <w:tc>
          <w:tcPr>
            <w:tcW w:w="1985" w:type="dxa"/>
            <w:vAlign w:val="center"/>
          </w:tcPr>
          <w:p w14:paraId="62E77472" w14:textId="78A15111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[PR.5.1-005]</w:t>
            </w:r>
          </w:p>
        </w:tc>
        <w:tc>
          <w:tcPr>
            <w:tcW w:w="3402" w:type="dxa"/>
          </w:tcPr>
          <w:p w14:paraId="59C5663C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1E7BA679" w14:textId="04EFF1C7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7D6DA81F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2126" w:type="dxa"/>
            <w:vAlign w:val="center"/>
          </w:tcPr>
          <w:p w14:paraId="72D7AD50" w14:textId="08992D00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[CPR.7.2.1-001]</w:t>
            </w:r>
          </w:p>
        </w:tc>
        <w:tc>
          <w:tcPr>
            <w:tcW w:w="1985" w:type="dxa"/>
            <w:vAlign w:val="center"/>
          </w:tcPr>
          <w:p w14:paraId="5720C03C" w14:textId="7831F173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[PR.5.1-007]</w:t>
            </w:r>
            <w:r w:rsidRPr="003311B3">
              <w:tab/>
            </w:r>
          </w:p>
        </w:tc>
        <w:tc>
          <w:tcPr>
            <w:tcW w:w="3402" w:type="dxa"/>
          </w:tcPr>
          <w:p w14:paraId="041B1AF1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6B8442D5" w14:textId="1EE53325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08AE4049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2126" w:type="dxa"/>
            <w:vAlign w:val="center"/>
          </w:tcPr>
          <w:p w14:paraId="1FE4D935" w14:textId="4A7553C0" w:rsidR="003311B3" w:rsidRPr="003311B3" w:rsidRDefault="003311B3" w:rsidP="00EC0FFF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[CPR.7.2.1-002]</w:t>
            </w:r>
          </w:p>
        </w:tc>
        <w:tc>
          <w:tcPr>
            <w:tcW w:w="1985" w:type="dxa"/>
            <w:vAlign w:val="center"/>
          </w:tcPr>
          <w:p w14:paraId="296D91EF" w14:textId="14ED16D8" w:rsidR="003311B3" w:rsidRPr="003311B3" w:rsidRDefault="003311B3" w:rsidP="00002552">
            <w:pPr>
              <w:spacing w:after="0"/>
              <w:jc w:val="both"/>
              <w:rPr>
                <w:color w:val="000000"/>
              </w:rPr>
            </w:pPr>
            <w:r w:rsidRPr="003311B3">
              <w:t>[PR.5.1-008]</w:t>
            </w:r>
            <w:r w:rsidRPr="003311B3">
              <w:tab/>
            </w:r>
          </w:p>
        </w:tc>
        <w:tc>
          <w:tcPr>
            <w:tcW w:w="3402" w:type="dxa"/>
          </w:tcPr>
          <w:p w14:paraId="59E7D0A1" w14:textId="77777777" w:rsidR="003311B3" w:rsidRPr="003311B3" w:rsidRDefault="003311B3" w:rsidP="00002552">
            <w:pPr>
              <w:spacing w:after="0"/>
              <w:jc w:val="both"/>
            </w:pPr>
          </w:p>
        </w:tc>
      </w:tr>
      <w:tr w:rsidR="003311B3" w:rsidRPr="0060769A" w14:paraId="2E3B660F" w14:textId="2D3BA78D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C04CA62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2126" w:type="dxa"/>
            <w:vAlign w:val="center"/>
          </w:tcPr>
          <w:p w14:paraId="6ED4E5BE" w14:textId="364F23CA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[CPR.7.2.1-003]</w:t>
            </w:r>
          </w:p>
        </w:tc>
        <w:tc>
          <w:tcPr>
            <w:tcW w:w="1985" w:type="dxa"/>
            <w:vAlign w:val="center"/>
          </w:tcPr>
          <w:p w14:paraId="787EA98C" w14:textId="7A57525D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[PR.5.1-009]</w:t>
            </w:r>
          </w:p>
        </w:tc>
        <w:tc>
          <w:tcPr>
            <w:tcW w:w="3402" w:type="dxa"/>
          </w:tcPr>
          <w:p w14:paraId="649797C0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6203C97B" w14:textId="26A57E30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7C70D37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2126" w:type="dxa"/>
            <w:vAlign w:val="center"/>
          </w:tcPr>
          <w:p w14:paraId="6A52C08F" w14:textId="293DECF1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[CPR.7.2.2-012]</w:t>
            </w:r>
          </w:p>
        </w:tc>
        <w:tc>
          <w:tcPr>
            <w:tcW w:w="1985" w:type="dxa"/>
            <w:vAlign w:val="center"/>
          </w:tcPr>
          <w:p w14:paraId="03B21607" w14:textId="4B26A7BF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[PR-5.5-007]</w:t>
            </w:r>
            <w:r w:rsidRPr="003311B3">
              <w:tab/>
            </w:r>
          </w:p>
        </w:tc>
        <w:tc>
          <w:tcPr>
            <w:tcW w:w="3402" w:type="dxa"/>
          </w:tcPr>
          <w:p w14:paraId="35E6BE52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58172B3C" w14:textId="7020232E" w:rsidTr="00333247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465563B4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8</w:t>
            </w:r>
          </w:p>
        </w:tc>
        <w:tc>
          <w:tcPr>
            <w:tcW w:w="2126" w:type="dxa"/>
            <w:vAlign w:val="center"/>
          </w:tcPr>
          <w:p w14:paraId="54DEB912" w14:textId="6AE1DEAC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[CPR.7.2.1-006]</w:t>
            </w:r>
          </w:p>
        </w:tc>
        <w:tc>
          <w:tcPr>
            <w:tcW w:w="1985" w:type="dxa"/>
            <w:vAlign w:val="center"/>
          </w:tcPr>
          <w:p w14:paraId="7F6EC8B8" w14:textId="362F1EAD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[PR-5.5-009]</w:t>
            </w:r>
          </w:p>
        </w:tc>
        <w:tc>
          <w:tcPr>
            <w:tcW w:w="3402" w:type="dxa"/>
          </w:tcPr>
          <w:p w14:paraId="1BF2A249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74FBD4A2" w14:textId="464886B0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0BE28853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9</w:t>
            </w:r>
          </w:p>
        </w:tc>
        <w:tc>
          <w:tcPr>
            <w:tcW w:w="2126" w:type="dxa"/>
            <w:vAlign w:val="center"/>
          </w:tcPr>
          <w:p w14:paraId="0C947E5F" w14:textId="2A10CA93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[CPR.7.2.1-007]</w:t>
            </w:r>
          </w:p>
        </w:tc>
        <w:tc>
          <w:tcPr>
            <w:tcW w:w="1985" w:type="dxa"/>
            <w:vAlign w:val="center"/>
          </w:tcPr>
          <w:p w14:paraId="37C0A80D" w14:textId="1296CADB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[PR-5.5-010]</w:t>
            </w:r>
          </w:p>
        </w:tc>
        <w:tc>
          <w:tcPr>
            <w:tcW w:w="3402" w:type="dxa"/>
          </w:tcPr>
          <w:p w14:paraId="6763E24E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435CE977" w14:textId="7DEDB867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7C1949DA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10</w:t>
            </w:r>
          </w:p>
        </w:tc>
        <w:tc>
          <w:tcPr>
            <w:tcW w:w="2126" w:type="dxa"/>
            <w:vAlign w:val="center"/>
          </w:tcPr>
          <w:p w14:paraId="71332BE6" w14:textId="47B793D8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[CPR.7.2.1-004]</w:t>
            </w:r>
          </w:p>
        </w:tc>
        <w:tc>
          <w:tcPr>
            <w:tcW w:w="1985" w:type="dxa"/>
            <w:vAlign w:val="center"/>
          </w:tcPr>
          <w:p w14:paraId="5328128F" w14:textId="3D0FBE30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[PR-5.3-004]</w:t>
            </w:r>
          </w:p>
        </w:tc>
        <w:tc>
          <w:tcPr>
            <w:tcW w:w="3402" w:type="dxa"/>
          </w:tcPr>
          <w:p w14:paraId="23C8411B" w14:textId="77777777" w:rsidR="003311B3" w:rsidRPr="003311B3" w:rsidRDefault="003311B3" w:rsidP="002D595C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3311B3" w:rsidRPr="0060769A" w14:paraId="344DB337" w14:textId="54765BAF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E755B30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11</w:t>
            </w:r>
          </w:p>
        </w:tc>
        <w:tc>
          <w:tcPr>
            <w:tcW w:w="2126" w:type="dxa"/>
            <w:vAlign w:val="center"/>
          </w:tcPr>
          <w:p w14:paraId="57381BED" w14:textId="18179B2F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[CPR.7.2.1-005]</w:t>
            </w:r>
          </w:p>
        </w:tc>
        <w:tc>
          <w:tcPr>
            <w:tcW w:w="1985" w:type="dxa"/>
            <w:vAlign w:val="center"/>
          </w:tcPr>
          <w:p w14:paraId="1E94249F" w14:textId="3A2FD079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t>[PR.5.4-002]</w:t>
            </w:r>
          </w:p>
        </w:tc>
        <w:tc>
          <w:tcPr>
            <w:tcW w:w="3402" w:type="dxa"/>
          </w:tcPr>
          <w:p w14:paraId="5BA82F3A" w14:textId="77777777" w:rsidR="003311B3" w:rsidRPr="003311B3" w:rsidRDefault="003311B3" w:rsidP="002D595C">
            <w:pPr>
              <w:spacing w:after="0"/>
              <w:jc w:val="both"/>
            </w:pPr>
          </w:p>
        </w:tc>
      </w:tr>
      <w:tr w:rsidR="003311B3" w:rsidRPr="0060769A" w14:paraId="1452CC95" w14:textId="5E289810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23E11B73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12</w:t>
            </w:r>
          </w:p>
        </w:tc>
        <w:tc>
          <w:tcPr>
            <w:tcW w:w="2126" w:type="dxa"/>
            <w:vAlign w:val="center"/>
          </w:tcPr>
          <w:p w14:paraId="0DE6D5C9" w14:textId="0588A882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[CPR.7.2.1-009]</w:t>
            </w:r>
          </w:p>
        </w:tc>
        <w:tc>
          <w:tcPr>
            <w:tcW w:w="1985" w:type="dxa"/>
            <w:vAlign w:val="center"/>
          </w:tcPr>
          <w:p w14:paraId="6BA42CAD" w14:textId="4F3116A1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[PR.5.7-002]</w:t>
            </w:r>
          </w:p>
        </w:tc>
        <w:tc>
          <w:tcPr>
            <w:tcW w:w="3402" w:type="dxa"/>
          </w:tcPr>
          <w:p w14:paraId="565E8F67" w14:textId="77777777" w:rsidR="003311B3" w:rsidRPr="003311B3" w:rsidRDefault="003311B3" w:rsidP="002D595C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3311B3" w:rsidRPr="0060769A" w14:paraId="20756D5F" w14:textId="04B04A59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77F1A9D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CPR.G-01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2126" w:type="dxa"/>
            <w:vAlign w:val="center"/>
          </w:tcPr>
          <w:p w14:paraId="722CD27F" w14:textId="3631AE36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[CPR.7.2.1-010]</w:t>
            </w:r>
          </w:p>
        </w:tc>
        <w:tc>
          <w:tcPr>
            <w:tcW w:w="1985" w:type="dxa"/>
            <w:vAlign w:val="center"/>
          </w:tcPr>
          <w:p w14:paraId="3C944DB2" w14:textId="53C1D2A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[PR.5.7-003]</w:t>
            </w:r>
          </w:p>
        </w:tc>
        <w:tc>
          <w:tcPr>
            <w:tcW w:w="3402" w:type="dxa"/>
          </w:tcPr>
          <w:p w14:paraId="7A20E955" w14:textId="77777777" w:rsidR="003311B3" w:rsidRPr="003311B3" w:rsidRDefault="003311B3" w:rsidP="002D595C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3311B3" w:rsidRPr="0060769A" w14:paraId="6B22B6DD" w14:textId="5BA45A2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3F1A8D5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CPR.G-01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2126" w:type="dxa"/>
            <w:vAlign w:val="center"/>
          </w:tcPr>
          <w:p w14:paraId="78E6CC9E" w14:textId="5E46EB84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</w:t>
            </w:r>
            <w:r w:rsidRPr="003311B3">
              <w:rPr>
                <w:rFonts w:eastAsia="맑은 고딕"/>
              </w:rPr>
              <w:t>CPR.7.2.1-011]</w:t>
            </w:r>
          </w:p>
        </w:tc>
        <w:tc>
          <w:tcPr>
            <w:tcW w:w="1985" w:type="dxa"/>
            <w:vAlign w:val="center"/>
          </w:tcPr>
          <w:p w14:paraId="4944B00D" w14:textId="4EA2750B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[PR-5.8-001]</w:t>
            </w:r>
          </w:p>
        </w:tc>
        <w:tc>
          <w:tcPr>
            <w:tcW w:w="3402" w:type="dxa"/>
          </w:tcPr>
          <w:p w14:paraId="4B22DF15" w14:textId="77777777" w:rsidR="003311B3" w:rsidRPr="003311B3" w:rsidRDefault="003311B3" w:rsidP="002D595C">
            <w:pPr>
              <w:spacing w:after="0"/>
              <w:jc w:val="both"/>
              <w:rPr>
                <w:lang w:eastAsia="ja-JP"/>
              </w:rPr>
            </w:pPr>
          </w:p>
        </w:tc>
      </w:tr>
      <w:tr w:rsidR="003311B3" w:rsidRPr="0060769A" w14:paraId="505B13FF" w14:textId="13D517D3" w:rsidTr="00333247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2DCE3BD1" w14:textId="77777777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CPR.G-01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2126" w:type="dxa"/>
            <w:vAlign w:val="center"/>
          </w:tcPr>
          <w:p w14:paraId="5BD97A65" w14:textId="3651166C" w:rsidR="003311B3" w:rsidRPr="003311B3" w:rsidRDefault="003311B3" w:rsidP="00B955D8">
            <w:pPr>
              <w:tabs>
                <w:tab w:val="left" w:pos="449"/>
              </w:tabs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[CPR.7.2.1-012]</w:t>
            </w:r>
          </w:p>
        </w:tc>
        <w:tc>
          <w:tcPr>
            <w:tcW w:w="1985" w:type="dxa"/>
            <w:vAlign w:val="center"/>
          </w:tcPr>
          <w:p w14:paraId="41395ABE" w14:textId="3CDE45F8" w:rsidR="003311B3" w:rsidRPr="003311B3" w:rsidRDefault="003311B3" w:rsidP="002D595C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[PR-5.10-008]</w:t>
            </w:r>
          </w:p>
        </w:tc>
        <w:tc>
          <w:tcPr>
            <w:tcW w:w="3402" w:type="dxa"/>
          </w:tcPr>
          <w:p w14:paraId="70FFC268" w14:textId="77777777" w:rsidR="003311B3" w:rsidRPr="003311B3" w:rsidRDefault="003311B3" w:rsidP="002D595C">
            <w:pPr>
              <w:spacing w:after="0"/>
              <w:jc w:val="both"/>
              <w:rPr>
                <w:rFonts w:eastAsia="MS Mincho"/>
                <w:lang w:eastAsia="ja-JP"/>
              </w:rPr>
            </w:pPr>
          </w:p>
        </w:tc>
      </w:tr>
      <w:tr w:rsidR="003311B3" w:rsidRPr="0060769A" w14:paraId="56A222A9" w14:textId="1ED1F7EF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11B09D5" w14:textId="77777777" w:rsidR="003311B3" w:rsidRPr="003311B3" w:rsidRDefault="003311B3" w:rsidP="00B955D8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16</w:t>
            </w:r>
          </w:p>
        </w:tc>
        <w:tc>
          <w:tcPr>
            <w:tcW w:w="2126" w:type="dxa"/>
            <w:vAlign w:val="center"/>
          </w:tcPr>
          <w:p w14:paraId="1555154F" w14:textId="171169A0" w:rsidR="003311B3" w:rsidRPr="00207F8D" w:rsidRDefault="003311B3" w:rsidP="00B955D8">
            <w:pPr>
              <w:spacing w:after="0"/>
              <w:jc w:val="both"/>
              <w:rPr>
                <w:lang w:eastAsia="zh-CN"/>
              </w:rPr>
            </w:pPr>
            <w:r w:rsidRPr="003311B3">
              <w:rPr>
                <w:lang w:eastAsia="zh-CN"/>
              </w:rPr>
              <w:t>[CPR.7.2.1-013]</w:t>
            </w:r>
            <w:r w:rsidRPr="003311B3">
              <w:rPr>
                <w:lang w:eastAsia="zh-CN"/>
              </w:rPr>
              <w:tab/>
            </w:r>
          </w:p>
        </w:tc>
        <w:tc>
          <w:tcPr>
            <w:tcW w:w="1985" w:type="dxa"/>
            <w:vAlign w:val="center"/>
          </w:tcPr>
          <w:p w14:paraId="0434C988" w14:textId="77777777" w:rsidR="003311B3" w:rsidRDefault="003311B3" w:rsidP="00B955D8">
            <w:pPr>
              <w:spacing w:after="0"/>
              <w:jc w:val="both"/>
              <w:rPr>
                <w:rFonts w:eastAsia="맑은 고딕"/>
              </w:rPr>
            </w:pPr>
            <w:r w:rsidRPr="003311B3">
              <w:t>[PR.5.14</w:t>
            </w:r>
            <w:r w:rsidRPr="003311B3">
              <w:rPr>
                <w:rFonts w:eastAsia="맑은 고딕"/>
              </w:rPr>
              <w:t>-001]</w:t>
            </w:r>
            <w:r w:rsidRPr="003311B3">
              <w:rPr>
                <w:rFonts w:eastAsia="맑은 고딕"/>
              </w:rPr>
              <w:tab/>
            </w:r>
          </w:p>
          <w:p w14:paraId="7C1F44DF" w14:textId="1EC56DC9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[PR.5.14</w:t>
            </w:r>
            <w:r w:rsidRPr="003311B3">
              <w:rPr>
                <w:rFonts w:eastAsia="맑은 고딕"/>
              </w:rPr>
              <w:t>-00</w:t>
            </w:r>
            <w:r>
              <w:rPr>
                <w:rFonts w:eastAsia="맑은 고딕"/>
              </w:rPr>
              <w:t>2</w:t>
            </w:r>
            <w:r w:rsidRPr="003311B3">
              <w:rPr>
                <w:rFonts w:eastAsia="맑은 고딕"/>
              </w:rPr>
              <w:t>]</w:t>
            </w:r>
            <w:r w:rsidRPr="003311B3">
              <w:rPr>
                <w:rFonts w:eastAsia="맑은 고딕"/>
              </w:rPr>
              <w:tab/>
            </w:r>
          </w:p>
        </w:tc>
        <w:tc>
          <w:tcPr>
            <w:tcW w:w="3402" w:type="dxa"/>
          </w:tcPr>
          <w:p w14:paraId="782151E1" w14:textId="77777777" w:rsidR="003311B3" w:rsidRPr="003311B3" w:rsidRDefault="003311B3" w:rsidP="00B955D8">
            <w:pPr>
              <w:spacing w:after="0"/>
              <w:jc w:val="both"/>
            </w:pPr>
          </w:p>
        </w:tc>
      </w:tr>
      <w:tr w:rsidR="00207F8D" w:rsidRPr="0060769A" w14:paraId="73D1EEC6" w14:textId="314F1E9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25188CC8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17</w:t>
            </w:r>
          </w:p>
        </w:tc>
        <w:tc>
          <w:tcPr>
            <w:tcW w:w="2126" w:type="dxa"/>
            <w:vAlign w:val="center"/>
          </w:tcPr>
          <w:p w14:paraId="39DD90E6" w14:textId="1AD1661F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zh-CN"/>
              </w:rPr>
              <w:t>[CPR.7.2.1-014]</w:t>
            </w:r>
          </w:p>
        </w:tc>
        <w:tc>
          <w:tcPr>
            <w:tcW w:w="1985" w:type="dxa"/>
            <w:vAlign w:val="center"/>
          </w:tcPr>
          <w:p w14:paraId="040CA2E5" w14:textId="5A9BB61D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[PR.5.15</w:t>
            </w:r>
            <w:r w:rsidRPr="003311B3">
              <w:rPr>
                <w:rFonts w:eastAsia="맑은 고딕"/>
              </w:rPr>
              <w:t>-001]</w:t>
            </w:r>
          </w:p>
        </w:tc>
        <w:tc>
          <w:tcPr>
            <w:tcW w:w="3402" w:type="dxa"/>
          </w:tcPr>
          <w:p w14:paraId="4354AE5E" w14:textId="70AFA41C" w:rsidR="00207F8D" w:rsidRPr="00602E9E" w:rsidRDefault="00602E9E" w:rsidP="00207F8D">
            <w:pPr>
              <w:spacing w:after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CPR.G-018 in 3441 is renumbered to </w:t>
            </w:r>
            <w:r>
              <w:rPr>
                <w:rFonts w:eastAsia="맑은 고딕" w:hint="eastAsia"/>
                <w:lang w:eastAsia="ko-KR"/>
              </w:rPr>
              <w:t>CPR.G-017 in the TR V1.1.0</w:t>
            </w:r>
            <w:r>
              <w:rPr>
                <w:rFonts w:eastAsia="맑은 고딕"/>
                <w:lang w:eastAsia="ko-KR"/>
              </w:rPr>
              <w:t xml:space="preserve">. 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</w:tc>
      </w:tr>
      <w:tr w:rsidR="00207F8D" w:rsidRPr="0060769A" w14:paraId="517D2F87" w14:textId="22B21222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7C21BFD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18</w:t>
            </w:r>
          </w:p>
        </w:tc>
        <w:tc>
          <w:tcPr>
            <w:tcW w:w="2126" w:type="dxa"/>
            <w:vAlign w:val="center"/>
          </w:tcPr>
          <w:p w14:paraId="4CB88EB4" w14:textId="5FD5F73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zh-CN"/>
              </w:rPr>
              <w:t>[CPR.7.2.1-015]</w:t>
            </w:r>
          </w:p>
        </w:tc>
        <w:tc>
          <w:tcPr>
            <w:tcW w:w="1985" w:type="dxa"/>
            <w:vAlign w:val="center"/>
          </w:tcPr>
          <w:p w14:paraId="5F476867" w14:textId="65BEB27F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[PR.5.18</w:t>
            </w:r>
            <w:r w:rsidRPr="003311B3">
              <w:rPr>
                <w:rFonts w:eastAsia="맑은 고딕"/>
              </w:rPr>
              <w:t>-001]</w:t>
            </w:r>
          </w:p>
        </w:tc>
        <w:tc>
          <w:tcPr>
            <w:tcW w:w="3402" w:type="dxa"/>
          </w:tcPr>
          <w:p w14:paraId="246E6EDB" w14:textId="0C10E31C" w:rsidR="00207F8D" w:rsidRPr="00653B71" w:rsidRDefault="00653B71" w:rsidP="00207F8D">
            <w:pPr>
              <w:spacing w:after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Similar</w:t>
            </w:r>
            <w:r>
              <w:rPr>
                <w:rFonts w:eastAsia="맑은 고딕"/>
                <w:lang w:eastAsia="ko-KR"/>
              </w:rPr>
              <w:t xml:space="preserve"> to above comment.</w:t>
            </w:r>
          </w:p>
        </w:tc>
      </w:tr>
      <w:tr w:rsidR="00653B71" w:rsidRPr="0060769A" w14:paraId="6874D4A7" w14:textId="3B9F8C7E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A952E67" w14:textId="77777777" w:rsidR="00653B71" w:rsidRPr="003311B3" w:rsidRDefault="00653B71" w:rsidP="00653B71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19</w:t>
            </w:r>
          </w:p>
        </w:tc>
        <w:tc>
          <w:tcPr>
            <w:tcW w:w="2126" w:type="dxa"/>
            <w:vAlign w:val="center"/>
          </w:tcPr>
          <w:p w14:paraId="5821EF85" w14:textId="16E3A993" w:rsidR="00653B71" w:rsidRPr="002F2DE4" w:rsidRDefault="00653B71" w:rsidP="00653B71">
            <w:pPr>
              <w:spacing w:after="0"/>
              <w:jc w:val="both"/>
              <w:rPr>
                <w:lang w:eastAsia="zh-CN"/>
              </w:rPr>
            </w:pPr>
            <w:r w:rsidRPr="003311B3">
              <w:rPr>
                <w:lang w:eastAsia="zh-CN"/>
              </w:rPr>
              <w:t>[CPR.7.2.1-016]</w:t>
            </w:r>
            <w:r w:rsidRPr="003311B3">
              <w:rPr>
                <w:lang w:eastAsia="zh-CN"/>
              </w:rPr>
              <w:tab/>
            </w:r>
          </w:p>
        </w:tc>
        <w:tc>
          <w:tcPr>
            <w:tcW w:w="1985" w:type="dxa"/>
            <w:vAlign w:val="center"/>
          </w:tcPr>
          <w:p w14:paraId="28EEB3CF" w14:textId="2DB50BF2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t>[PR.5.18</w:t>
            </w:r>
            <w:r w:rsidRPr="003311B3">
              <w:rPr>
                <w:rFonts w:eastAsia="맑은 고딕"/>
              </w:rPr>
              <w:t>-002]</w:t>
            </w:r>
          </w:p>
        </w:tc>
        <w:tc>
          <w:tcPr>
            <w:tcW w:w="3402" w:type="dxa"/>
          </w:tcPr>
          <w:p w14:paraId="72DD9BCE" w14:textId="24EEBE29" w:rsidR="00653B71" w:rsidRPr="003311B3" w:rsidRDefault="00653B71" w:rsidP="00653B71">
            <w:pPr>
              <w:spacing w:after="0"/>
              <w:jc w:val="both"/>
            </w:pPr>
            <w:r w:rsidRPr="005A6417">
              <w:rPr>
                <w:rFonts w:eastAsia="맑은 고딕" w:hint="eastAsia"/>
                <w:lang w:eastAsia="ko-KR"/>
              </w:rPr>
              <w:t>Similar</w:t>
            </w:r>
            <w:r w:rsidRPr="005A6417">
              <w:rPr>
                <w:rFonts w:eastAsia="맑은 고딕"/>
                <w:lang w:eastAsia="ko-KR"/>
              </w:rPr>
              <w:t xml:space="preserve"> to above comment.</w:t>
            </w:r>
          </w:p>
        </w:tc>
      </w:tr>
      <w:tr w:rsidR="00653B71" w:rsidRPr="0060769A" w14:paraId="24CEF542" w14:textId="3AAF2C77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650EFD4E" w14:textId="77777777" w:rsidR="00653B71" w:rsidRPr="003311B3" w:rsidRDefault="00653B71" w:rsidP="00653B71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20</w:t>
            </w:r>
          </w:p>
        </w:tc>
        <w:tc>
          <w:tcPr>
            <w:tcW w:w="2126" w:type="dxa"/>
            <w:vAlign w:val="center"/>
          </w:tcPr>
          <w:p w14:paraId="0B189618" w14:textId="2E98678B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zh-CN"/>
              </w:rPr>
              <w:t>[CPR.7.2.1-017]</w:t>
            </w:r>
          </w:p>
        </w:tc>
        <w:tc>
          <w:tcPr>
            <w:tcW w:w="1985" w:type="dxa"/>
            <w:vAlign w:val="center"/>
          </w:tcPr>
          <w:p w14:paraId="4942DAC1" w14:textId="083202AD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US"/>
              </w:rPr>
              <w:t>[PR.5.18-003]</w:t>
            </w:r>
            <w:r w:rsidRPr="003311B3">
              <w:rPr>
                <w:lang w:val="en-US"/>
              </w:rPr>
              <w:tab/>
            </w:r>
          </w:p>
        </w:tc>
        <w:tc>
          <w:tcPr>
            <w:tcW w:w="3402" w:type="dxa"/>
          </w:tcPr>
          <w:p w14:paraId="6D49AA2B" w14:textId="7601E3FD" w:rsidR="00653B71" w:rsidRPr="003311B3" w:rsidRDefault="00653B71" w:rsidP="00653B71">
            <w:pPr>
              <w:spacing w:after="0"/>
              <w:jc w:val="both"/>
            </w:pPr>
            <w:r w:rsidRPr="005A6417">
              <w:rPr>
                <w:rFonts w:eastAsia="맑은 고딕" w:hint="eastAsia"/>
                <w:lang w:eastAsia="ko-KR"/>
              </w:rPr>
              <w:t>Similar</w:t>
            </w:r>
            <w:r w:rsidRPr="005A6417">
              <w:rPr>
                <w:rFonts w:eastAsia="맑은 고딕"/>
                <w:lang w:eastAsia="ko-KR"/>
              </w:rPr>
              <w:t xml:space="preserve"> to above comment.</w:t>
            </w:r>
          </w:p>
        </w:tc>
      </w:tr>
      <w:tr w:rsidR="00653B71" w:rsidRPr="0060769A" w14:paraId="5CF19F9E" w14:textId="3E1224C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2A3A1F8" w14:textId="77777777" w:rsidR="00653B71" w:rsidRPr="003311B3" w:rsidRDefault="00653B71" w:rsidP="00653B71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21</w:t>
            </w:r>
          </w:p>
        </w:tc>
        <w:tc>
          <w:tcPr>
            <w:tcW w:w="2126" w:type="dxa"/>
            <w:vAlign w:val="center"/>
          </w:tcPr>
          <w:p w14:paraId="4A897B63" w14:textId="462F54BC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zh-CN"/>
              </w:rPr>
              <w:t>[CPR.7.2.1-018]</w:t>
            </w:r>
          </w:p>
        </w:tc>
        <w:tc>
          <w:tcPr>
            <w:tcW w:w="1985" w:type="dxa"/>
            <w:vAlign w:val="center"/>
          </w:tcPr>
          <w:p w14:paraId="174F6C12" w14:textId="0D14CE86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t>[PR.5.18</w:t>
            </w:r>
            <w:r w:rsidRPr="003311B3">
              <w:rPr>
                <w:rFonts w:eastAsia="맑은 고딕"/>
              </w:rPr>
              <w:t>-004]</w:t>
            </w:r>
          </w:p>
        </w:tc>
        <w:tc>
          <w:tcPr>
            <w:tcW w:w="3402" w:type="dxa"/>
          </w:tcPr>
          <w:p w14:paraId="59193178" w14:textId="41944A7C" w:rsidR="00653B71" w:rsidRPr="003311B3" w:rsidRDefault="00653B71" w:rsidP="00653B71">
            <w:pPr>
              <w:spacing w:after="0"/>
              <w:jc w:val="both"/>
              <w:rPr>
                <w:lang w:val="en-US"/>
              </w:rPr>
            </w:pPr>
            <w:r w:rsidRPr="005A6417">
              <w:rPr>
                <w:rFonts w:eastAsia="맑은 고딕" w:hint="eastAsia"/>
                <w:lang w:eastAsia="ko-KR"/>
              </w:rPr>
              <w:t>Similar</w:t>
            </w:r>
            <w:r w:rsidRPr="005A6417">
              <w:rPr>
                <w:rFonts w:eastAsia="맑은 고딕"/>
                <w:lang w:eastAsia="ko-KR"/>
              </w:rPr>
              <w:t xml:space="preserve"> to above comment.</w:t>
            </w:r>
          </w:p>
        </w:tc>
      </w:tr>
      <w:tr w:rsidR="00653B71" w:rsidRPr="0060769A" w14:paraId="082E4429" w14:textId="368BA043" w:rsidTr="00333247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3C854944" w14:textId="77777777" w:rsidR="00653B71" w:rsidRPr="003311B3" w:rsidRDefault="00653B71" w:rsidP="00653B71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22</w:t>
            </w:r>
          </w:p>
        </w:tc>
        <w:tc>
          <w:tcPr>
            <w:tcW w:w="2126" w:type="dxa"/>
            <w:vAlign w:val="center"/>
          </w:tcPr>
          <w:p w14:paraId="60587983" w14:textId="2E78D0FE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t>[CPR.7.2.1</w:t>
            </w:r>
            <w:r w:rsidRPr="003311B3">
              <w:rPr>
                <w:rFonts w:eastAsia="맑은 고딕"/>
              </w:rPr>
              <w:t>-019]</w:t>
            </w:r>
          </w:p>
        </w:tc>
        <w:tc>
          <w:tcPr>
            <w:tcW w:w="1985" w:type="dxa"/>
            <w:vAlign w:val="center"/>
          </w:tcPr>
          <w:p w14:paraId="3D3A7F31" w14:textId="2A72BB0A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t>[PR.5.19</w:t>
            </w:r>
            <w:r w:rsidRPr="003311B3">
              <w:rPr>
                <w:rFonts w:eastAsia="맑은 고딕"/>
              </w:rPr>
              <w:t>-001]</w:t>
            </w:r>
          </w:p>
        </w:tc>
        <w:tc>
          <w:tcPr>
            <w:tcW w:w="3402" w:type="dxa"/>
          </w:tcPr>
          <w:p w14:paraId="258FF1C0" w14:textId="70FA4E56" w:rsidR="00653B71" w:rsidRPr="003311B3" w:rsidRDefault="00653B71" w:rsidP="00653B71">
            <w:pPr>
              <w:spacing w:after="0"/>
              <w:jc w:val="both"/>
            </w:pPr>
            <w:r w:rsidRPr="005A6417">
              <w:rPr>
                <w:rFonts w:eastAsia="맑은 고딕" w:hint="eastAsia"/>
                <w:lang w:eastAsia="ko-KR"/>
              </w:rPr>
              <w:t>Similar</w:t>
            </w:r>
            <w:r w:rsidRPr="005A6417">
              <w:rPr>
                <w:rFonts w:eastAsia="맑은 고딕"/>
                <w:lang w:eastAsia="ko-KR"/>
              </w:rPr>
              <w:t xml:space="preserve"> to above comment.</w:t>
            </w:r>
          </w:p>
        </w:tc>
      </w:tr>
      <w:tr w:rsidR="00653B71" w:rsidRPr="0060769A" w14:paraId="067F2F49" w14:textId="1E3A0A3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71F985B3" w14:textId="77777777" w:rsidR="00653B71" w:rsidRPr="003311B3" w:rsidRDefault="00653B71" w:rsidP="00653B71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23</w:t>
            </w:r>
          </w:p>
        </w:tc>
        <w:tc>
          <w:tcPr>
            <w:tcW w:w="2126" w:type="dxa"/>
            <w:vAlign w:val="center"/>
          </w:tcPr>
          <w:p w14:paraId="0C8B15B2" w14:textId="27728142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zh-CN"/>
              </w:rPr>
              <w:t>[CPR.7.2.1-020]</w:t>
            </w:r>
          </w:p>
        </w:tc>
        <w:tc>
          <w:tcPr>
            <w:tcW w:w="1985" w:type="dxa"/>
            <w:vAlign w:val="center"/>
          </w:tcPr>
          <w:p w14:paraId="4ECC1645" w14:textId="19650D09" w:rsidR="00653B71" w:rsidRPr="003311B3" w:rsidRDefault="00653B71" w:rsidP="00653B71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US"/>
              </w:rPr>
              <w:t>[PR-5.22-002]</w:t>
            </w:r>
          </w:p>
        </w:tc>
        <w:tc>
          <w:tcPr>
            <w:tcW w:w="3402" w:type="dxa"/>
          </w:tcPr>
          <w:p w14:paraId="33A609E4" w14:textId="4D9C2A89" w:rsidR="00653B71" w:rsidRPr="003311B3" w:rsidRDefault="00653B71" w:rsidP="00653B71">
            <w:pPr>
              <w:spacing w:after="0"/>
              <w:jc w:val="both"/>
            </w:pPr>
            <w:r w:rsidRPr="005A6417">
              <w:rPr>
                <w:rFonts w:eastAsia="맑은 고딕" w:hint="eastAsia"/>
                <w:lang w:eastAsia="ko-KR"/>
              </w:rPr>
              <w:t>Similar</w:t>
            </w:r>
            <w:r w:rsidRPr="005A6417">
              <w:rPr>
                <w:rFonts w:eastAsia="맑은 고딕"/>
                <w:lang w:eastAsia="ko-KR"/>
              </w:rPr>
              <w:t xml:space="preserve"> to above comment.</w:t>
            </w:r>
          </w:p>
        </w:tc>
      </w:tr>
      <w:tr w:rsidR="00207F8D" w:rsidRPr="0060769A" w14:paraId="4C2D26F3" w14:textId="03D62E9F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845AB4E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24</w:t>
            </w:r>
          </w:p>
        </w:tc>
        <w:tc>
          <w:tcPr>
            <w:tcW w:w="2126" w:type="dxa"/>
            <w:vAlign w:val="center"/>
          </w:tcPr>
          <w:p w14:paraId="03C9BA7D" w14:textId="18E6073A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zh-CN"/>
              </w:rPr>
              <w:t>[CPR.7.2.1-021]</w:t>
            </w:r>
          </w:p>
        </w:tc>
        <w:tc>
          <w:tcPr>
            <w:tcW w:w="1985" w:type="dxa"/>
            <w:vAlign w:val="center"/>
          </w:tcPr>
          <w:p w14:paraId="6D03F725" w14:textId="2E37FA86" w:rsidR="00207F8D" w:rsidRPr="003311B3" w:rsidRDefault="00653B71" w:rsidP="00207F8D">
            <w:pPr>
              <w:spacing w:after="0"/>
              <w:jc w:val="both"/>
              <w:rPr>
                <w:color w:val="000000"/>
              </w:rPr>
            </w:pPr>
            <w:r w:rsidRPr="00653B71">
              <w:rPr>
                <w:color w:val="000000"/>
              </w:rPr>
              <w:t>[PR-5.5-003a]</w:t>
            </w:r>
          </w:p>
        </w:tc>
        <w:tc>
          <w:tcPr>
            <w:tcW w:w="3402" w:type="dxa"/>
          </w:tcPr>
          <w:p w14:paraId="4AC7457B" w14:textId="77777777" w:rsidR="00207F8D" w:rsidRPr="003311B3" w:rsidRDefault="00207F8D" w:rsidP="00207F8D">
            <w:pPr>
              <w:spacing w:after="0"/>
              <w:jc w:val="both"/>
              <w:rPr>
                <w:lang w:val="en-US"/>
              </w:rPr>
            </w:pPr>
          </w:p>
        </w:tc>
      </w:tr>
      <w:tr w:rsidR="00207F8D" w:rsidRPr="0060769A" w14:paraId="63C93B86" w14:textId="59C1509B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7E1CE1E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2126" w:type="dxa"/>
            <w:vAlign w:val="center"/>
          </w:tcPr>
          <w:p w14:paraId="3CAD1D6E" w14:textId="49B6B84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[CPR.7.2.2-002]</w:t>
            </w:r>
          </w:p>
        </w:tc>
        <w:tc>
          <w:tcPr>
            <w:tcW w:w="1985" w:type="dxa"/>
            <w:vAlign w:val="center"/>
          </w:tcPr>
          <w:p w14:paraId="584ED835" w14:textId="7745FD93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[PR.5.1-004]</w:t>
            </w:r>
          </w:p>
        </w:tc>
        <w:tc>
          <w:tcPr>
            <w:tcW w:w="3402" w:type="dxa"/>
          </w:tcPr>
          <w:p w14:paraId="683E2ABD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232DC506" w14:textId="33FA8C19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9FD6E74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2126" w:type="dxa"/>
            <w:vAlign w:val="center"/>
          </w:tcPr>
          <w:p w14:paraId="4A832BC3" w14:textId="60A0518E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[CPR.7.2.2-026]</w:t>
            </w:r>
          </w:p>
        </w:tc>
        <w:tc>
          <w:tcPr>
            <w:tcW w:w="1985" w:type="dxa"/>
            <w:vAlign w:val="center"/>
          </w:tcPr>
          <w:p w14:paraId="2532A697" w14:textId="5816DA85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[PR.5.17-001]</w:t>
            </w:r>
          </w:p>
        </w:tc>
        <w:tc>
          <w:tcPr>
            <w:tcW w:w="3402" w:type="dxa"/>
          </w:tcPr>
          <w:p w14:paraId="2DDD6317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207F8D" w:rsidRPr="0060769A" w14:paraId="1EEB8CF1" w14:textId="212F3230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2DEC4CAD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2126" w:type="dxa"/>
            <w:vAlign w:val="center"/>
          </w:tcPr>
          <w:p w14:paraId="5D4645FD" w14:textId="1614263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[CPR.7.2.2-013]</w:t>
            </w:r>
          </w:p>
        </w:tc>
        <w:tc>
          <w:tcPr>
            <w:tcW w:w="1985" w:type="dxa"/>
            <w:vAlign w:val="center"/>
          </w:tcPr>
          <w:p w14:paraId="6BF7DD24" w14:textId="2C6302B5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[PR-5.5-008]</w:t>
            </w:r>
          </w:p>
        </w:tc>
        <w:tc>
          <w:tcPr>
            <w:tcW w:w="3402" w:type="dxa"/>
          </w:tcPr>
          <w:p w14:paraId="2AA52432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5FDED0AE" w14:textId="1C6A53F4" w:rsidTr="00333247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4D8AAB87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2126" w:type="dxa"/>
            <w:vAlign w:val="center"/>
          </w:tcPr>
          <w:p w14:paraId="6909A722" w14:textId="6BF670F8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[CPR.7.2.2-004]</w:t>
            </w:r>
          </w:p>
          <w:p w14:paraId="5BE339CD" w14:textId="325DB1F2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[CPR.7.2.2-003]</w:t>
            </w:r>
          </w:p>
        </w:tc>
        <w:tc>
          <w:tcPr>
            <w:tcW w:w="1985" w:type="dxa"/>
            <w:vAlign w:val="center"/>
          </w:tcPr>
          <w:p w14:paraId="137A0D41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[PR.5.1-002]</w:t>
            </w:r>
          </w:p>
          <w:p w14:paraId="3D770D3A" w14:textId="5ED25864" w:rsidR="00207F8D" w:rsidRPr="003311B3" w:rsidRDefault="00207F8D" w:rsidP="00207F8D">
            <w:pPr>
              <w:spacing w:after="0"/>
              <w:jc w:val="both"/>
            </w:pPr>
            <w:r w:rsidRPr="003311B3">
              <w:t>[PR.5.1-006]</w:t>
            </w:r>
          </w:p>
          <w:p w14:paraId="7D778941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[PR.5.1-010]</w:t>
            </w:r>
          </w:p>
          <w:p w14:paraId="372D4C8F" w14:textId="6DD97613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[PR.5.1-011]</w:t>
            </w:r>
          </w:p>
        </w:tc>
        <w:tc>
          <w:tcPr>
            <w:tcW w:w="3402" w:type="dxa"/>
          </w:tcPr>
          <w:p w14:paraId="36237D8D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46FC1C85" w14:textId="0A944FC2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01F88F09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2126" w:type="dxa"/>
            <w:vAlign w:val="center"/>
          </w:tcPr>
          <w:p w14:paraId="4F806EA6" w14:textId="6858CBFC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[CPR.7.2.2-005]</w:t>
            </w:r>
          </w:p>
          <w:p w14:paraId="37940E5B" w14:textId="0D21B91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[CPR.7.2.2-003]</w:t>
            </w:r>
          </w:p>
        </w:tc>
        <w:tc>
          <w:tcPr>
            <w:tcW w:w="1985" w:type="dxa"/>
            <w:vAlign w:val="center"/>
          </w:tcPr>
          <w:p w14:paraId="2574EED5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[PR.5.1-002]</w:t>
            </w:r>
          </w:p>
          <w:p w14:paraId="06B7D1EE" w14:textId="6878A5EF" w:rsidR="00207F8D" w:rsidRPr="003311B3" w:rsidRDefault="00207F8D" w:rsidP="00207F8D">
            <w:pPr>
              <w:spacing w:after="0"/>
              <w:jc w:val="both"/>
            </w:pPr>
            <w:r w:rsidRPr="003311B3">
              <w:t>[PR.5.1-006]</w:t>
            </w:r>
          </w:p>
          <w:p w14:paraId="7782BEBA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[PR-5.1-012]</w:t>
            </w:r>
          </w:p>
          <w:p w14:paraId="0697F16C" w14:textId="26DCDC55" w:rsidR="00207F8D" w:rsidRPr="003311B3" w:rsidRDefault="00207F8D" w:rsidP="00207F8D">
            <w:pPr>
              <w:spacing w:after="0"/>
              <w:jc w:val="both"/>
            </w:pPr>
            <w:r w:rsidRPr="003311B3">
              <w:t>[PR-5.1-013]</w:t>
            </w:r>
          </w:p>
          <w:p w14:paraId="45F79AD8" w14:textId="0E1575B5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lastRenderedPageBreak/>
              <w:t>[PR-5.1-014]</w:t>
            </w:r>
          </w:p>
        </w:tc>
        <w:tc>
          <w:tcPr>
            <w:tcW w:w="3402" w:type="dxa"/>
          </w:tcPr>
          <w:p w14:paraId="76C48E87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1EFDD64D" w14:textId="6D9CD510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0DF022B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2126" w:type="dxa"/>
            <w:vAlign w:val="center"/>
          </w:tcPr>
          <w:p w14:paraId="1662FC06" w14:textId="31965FFC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[CPR.7.2.2-006]</w:t>
            </w:r>
          </w:p>
        </w:tc>
        <w:tc>
          <w:tcPr>
            <w:tcW w:w="1985" w:type="dxa"/>
            <w:vAlign w:val="center"/>
          </w:tcPr>
          <w:p w14:paraId="0DC95256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[PR.5.2-001]</w:t>
            </w:r>
          </w:p>
          <w:p w14:paraId="7E606B9D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[PR.5.2-002]</w:t>
            </w:r>
          </w:p>
          <w:p w14:paraId="6E6B21D5" w14:textId="540D6989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[PR.5.2-003]</w:t>
            </w:r>
          </w:p>
        </w:tc>
        <w:tc>
          <w:tcPr>
            <w:tcW w:w="3402" w:type="dxa"/>
          </w:tcPr>
          <w:p w14:paraId="34A6C91D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207F8D" w:rsidRPr="0060769A" w14:paraId="1D522D96" w14:textId="7D7E329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0B130D6F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2126" w:type="dxa"/>
            <w:vAlign w:val="center"/>
          </w:tcPr>
          <w:p w14:paraId="74F71D68" w14:textId="70ED0D6D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[CPR.7.2.2-007]</w:t>
            </w:r>
          </w:p>
        </w:tc>
        <w:tc>
          <w:tcPr>
            <w:tcW w:w="1985" w:type="dxa"/>
            <w:vAlign w:val="center"/>
          </w:tcPr>
          <w:p w14:paraId="39D102C9" w14:textId="21967E38" w:rsidR="00207F8D" w:rsidRPr="003311B3" w:rsidRDefault="00207F8D" w:rsidP="00207F8D">
            <w:pPr>
              <w:spacing w:after="0"/>
              <w:jc w:val="both"/>
            </w:pPr>
            <w:r w:rsidRPr="003311B3">
              <w:t>[PR-5.5-001]</w:t>
            </w:r>
          </w:p>
          <w:p w14:paraId="61305103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[PR-5.5-002]</w:t>
            </w:r>
          </w:p>
          <w:p w14:paraId="473026ED" w14:textId="15A0C06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[PR-5.5-003]</w:t>
            </w:r>
          </w:p>
        </w:tc>
        <w:tc>
          <w:tcPr>
            <w:tcW w:w="3402" w:type="dxa"/>
          </w:tcPr>
          <w:p w14:paraId="6D6737D2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4EE5EBE5" w14:textId="2BD56E66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74ABA503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8</w:t>
            </w:r>
          </w:p>
        </w:tc>
        <w:tc>
          <w:tcPr>
            <w:tcW w:w="2126" w:type="dxa"/>
            <w:vAlign w:val="center"/>
          </w:tcPr>
          <w:p w14:paraId="77E655E7" w14:textId="5129085B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[CPR.7.2.2-008]</w:t>
            </w:r>
          </w:p>
          <w:p w14:paraId="5A7A7BD2" w14:textId="2E326B58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[CPR.7.2.2-009]</w:t>
            </w:r>
          </w:p>
        </w:tc>
        <w:tc>
          <w:tcPr>
            <w:tcW w:w="1985" w:type="dxa"/>
            <w:vAlign w:val="center"/>
          </w:tcPr>
          <w:p w14:paraId="26731707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[PR-5.5-004]</w:t>
            </w:r>
          </w:p>
          <w:p w14:paraId="72D4DD94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[PR-5.5-005]</w:t>
            </w:r>
          </w:p>
          <w:p w14:paraId="27ED1FB3" w14:textId="6B456C4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[PR-5.5-006]</w:t>
            </w:r>
          </w:p>
        </w:tc>
        <w:tc>
          <w:tcPr>
            <w:tcW w:w="3402" w:type="dxa"/>
          </w:tcPr>
          <w:p w14:paraId="35F90351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674AF604" w14:textId="2D01001C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6597902C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9</w:t>
            </w:r>
          </w:p>
        </w:tc>
        <w:tc>
          <w:tcPr>
            <w:tcW w:w="2126" w:type="dxa"/>
            <w:vAlign w:val="center"/>
          </w:tcPr>
          <w:p w14:paraId="0282DBFA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[CPR.7.2.2-016]</w:t>
            </w:r>
          </w:p>
          <w:p w14:paraId="713DC030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[CPR.7.2.2-019]</w:t>
            </w:r>
          </w:p>
          <w:p w14:paraId="2E1A4A91" w14:textId="1F13E46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[CPR.7.2.2-018]</w:t>
            </w:r>
          </w:p>
        </w:tc>
        <w:tc>
          <w:tcPr>
            <w:tcW w:w="1985" w:type="dxa"/>
            <w:vAlign w:val="center"/>
          </w:tcPr>
          <w:p w14:paraId="34DCD0B7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[PR-5.12-003]</w:t>
            </w:r>
          </w:p>
          <w:p w14:paraId="2C82A47A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[PR-5.12-005]</w:t>
            </w:r>
          </w:p>
          <w:p w14:paraId="0EE8D6C0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[PR-5.12-006]</w:t>
            </w:r>
            <w:r w:rsidRPr="003311B3">
              <w:tab/>
            </w:r>
          </w:p>
          <w:p w14:paraId="41AB64E8" w14:textId="15834EE8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[PR-5.12-009]</w:t>
            </w:r>
            <w:r w:rsidRPr="003311B3">
              <w:tab/>
            </w:r>
          </w:p>
        </w:tc>
        <w:tc>
          <w:tcPr>
            <w:tcW w:w="3402" w:type="dxa"/>
          </w:tcPr>
          <w:p w14:paraId="1A6E092B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2C6476D7" w14:textId="0A6265AE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1CCDA35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</w:t>
            </w:r>
            <w:r w:rsidRPr="003311B3">
              <w:rPr>
                <w:rFonts w:eastAsia="맑은 고딕"/>
                <w:color w:val="000000"/>
                <w:lang w:eastAsia="ko-KR"/>
              </w:rPr>
              <w:t>10</w:t>
            </w:r>
          </w:p>
        </w:tc>
        <w:tc>
          <w:tcPr>
            <w:tcW w:w="2126" w:type="dxa"/>
            <w:vAlign w:val="center"/>
          </w:tcPr>
          <w:p w14:paraId="5F4CD21A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[CPR.7.2.2-021]</w:t>
            </w:r>
          </w:p>
          <w:p w14:paraId="2D304FFE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[CPR.7.2.2-023]</w:t>
            </w:r>
          </w:p>
          <w:p w14:paraId="16D978C1" w14:textId="56192E59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[CPR.7.2.2-025]</w:t>
            </w:r>
          </w:p>
        </w:tc>
        <w:tc>
          <w:tcPr>
            <w:tcW w:w="1985" w:type="dxa"/>
            <w:vAlign w:val="center"/>
          </w:tcPr>
          <w:p w14:paraId="40C40CF6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[PR-5.13-001]</w:t>
            </w:r>
            <w:r w:rsidRPr="003311B3">
              <w:tab/>
            </w:r>
          </w:p>
          <w:p w14:paraId="674BF9ED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[PR-5.13-003]</w:t>
            </w:r>
          </w:p>
          <w:p w14:paraId="2FFA3232" w14:textId="68BFD5A2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[PR-5.13-006]</w:t>
            </w:r>
            <w:r w:rsidRPr="003311B3">
              <w:tab/>
            </w:r>
          </w:p>
        </w:tc>
        <w:tc>
          <w:tcPr>
            <w:tcW w:w="3402" w:type="dxa"/>
          </w:tcPr>
          <w:p w14:paraId="7BE37A61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5EB5BECB" w14:textId="60DAE7F4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252FE54E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CPR.P-0</w:t>
            </w:r>
            <w:r w:rsidRPr="003311B3">
              <w:rPr>
                <w:rFonts w:eastAsia="맑은 고딕"/>
                <w:color w:val="000000"/>
                <w:lang w:eastAsia="ko-KR"/>
              </w:rPr>
              <w:t>11</w:t>
            </w:r>
          </w:p>
        </w:tc>
        <w:tc>
          <w:tcPr>
            <w:tcW w:w="2126" w:type="dxa"/>
            <w:vAlign w:val="center"/>
          </w:tcPr>
          <w:p w14:paraId="48EDC33F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[CPR.7.2.2-017]</w:t>
            </w:r>
          </w:p>
          <w:p w14:paraId="397CBAF3" w14:textId="64682A0A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[CPR.7.2.2-019]</w:t>
            </w:r>
          </w:p>
          <w:p w14:paraId="4BB37E89" w14:textId="7A9C37E4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[CPR.7.2.2-018]</w:t>
            </w:r>
          </w:p>
        </w:tc>
        <w:tc>
          <w:tcPr>
            <w:tcW w:w="1985" w:type="dxa"/>
            <w:vAlign w:val="center"/>
          </w:tcPr>
          <w:p w14:paraId="7E9C3EED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[PR-5.12-004]</w:t>
            </w:r>
          </w:p>
          <w:p w14:paraId="5B3D6A3F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[PR-5.12-007]</w:t>
            </w:r>
          </w:p>
          <w:p w14:paraId="13E39FCF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[PR-5.12-005]</w:t>
            </w:r>
          </w:p>
          <w:p w14:paraId="400A1ADF" w14:textId="1E7693A8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[PR-5.12-009]</w:t>
            </w:r>
            <w:r w:rsidRPr="003311B3">
              <w:tab/>
            </w:r>
          </w:p>
        </w:tc>
        <w:tc>
          <w:tcPr>
            <w:tcW w:w="3402" w:type="dxa"/>
          </w:tcPr>
          <w:p w14:paraId="49015A46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08A872F4" w14:textId="53F11914" w:rsidTr="00333247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7D654D28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CPR.P-0</w:t>
            </w:r>
            <w:r w:rsidRPr="003311B3">
              <w:rPr>
                <w:rFonts w:eastAsia="맑은 고딕"/>
                <w:color w:val="000000"/>
                <w:lang w:eastAsia="ko-KR"/>
              </w:rPr>
              <w:t>12</w:t>
            </w:r>
          </w:p>
        </w:tc>
        <w:tc>
          <w:tcPr>
            <w:tcW w:w="2126" w:type="dxa"/>
            <w:vAlign w:val="center"/>
          </w:tcPr>
          <w:p w14:paraId="4133E1A3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 xml:space="preserve">[CPR.7.2.2-022] </w:t>
            </w:r>
          </w:p>
          <w:p w14:paraId="5C44928B" w14:textId="4DB6C8AB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[CPR.7.2.2-024]</w:t>
            </w:r>
          </w:p>
          <w:p w14:paraId="71DB536C" w14:textId="24C026C6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[CPR.7.2.2-025]</w:t>
            </w:r>
          </w:p>
        </w:tc>
        <w:tc>
          <w:tcPr>
            <w:tcW w:w="1985" w:type="dxa"/>
            <w:vAlign w:val="center"/>
          </w:tcPr>
          <w:p w14:paraId="22738E35" w14:textId="37C4C9AF" w:rsidR="00207F8D" w:rsidRPr="003311B3" w:rsidRDefault="00207F8D" w:rsidP="00207F8D">
            <w:pPr>
              <w:spacing w:after="0"/>
              <w:jc w:val="both"/>
            </w:pPr>
            <w:r w:rsidRPr="003311B3">
              <w:t>[PR-5.13-002]</w:t>
            </w:r>
            <w:r w:rsidRPr="003311B3">
              <w:tab/>
            </w:r>
          </w:p>
          <w:p w14:paraId="41294503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[PR-5.13-006]</w:t>
            </w:r>
            <w:r w:rsidRPr="003311B3">
              <w:tab/>
            </w:r>
          </w:p>
          <w:p w14:paraId="061C59AA" w14:textId="67495828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[PR-5.13-004]</w:t>
            </w:r>
          </w:p>
        </w:tc>
        <w:tc>
          <w:tcPr>
            <w:tcW w:w="3402" w:type="dxa"/>
          </w:tcPr>
          <w:p w14:paraId="635BF273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3BA12669" w14:textId="59710BFA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14EA3DA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2126" w:type="dxa"/>
            <w:vAlign w:val="center"/>
          </w:tcPr>
          <w:p w14:paraId="00F0B84B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[CPR.7.2.3-001]</w:t>
            </w:r>
          </w:p>
        </w:tc>
        <w:tc>
          <w:tcPr>
            <w:tcW w:w="1985" w:type="dxa"/>
            <w:vAlign w:val="center"/>
          </w:tcPr>
          <w:p w14:paraId="64170D1D" w14:textId="77777777" w:rsidR="00207F8D" w:rsidRPr="003311B3" w:rsidRDefault="00207F8D" w:rsidP="00207F8D">
            <w:pPr>
              <w:spacing w:after="0"/>
              <w:jc w:val="both"/>
              <w:rPr>
                <w:lang w:eastAsia="ja-JP"/>
              </w:rPr>
            </w:pPr>
            <w:r w:rsidRPr="003311B3">
              <w:rPr>
                <w:lang w:eastAsia="ja-JP"/>
              </w:rPr>
              <w:t>[PR-5.9-001]</w:t>
            </w:r>
          </w:p>
          <w:p w14:paraId="2DDABD69" w14:textId="65901AA1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[PR-5.9-002]</w:t>
            </w:r>
          </w:p>
        </w:tc>
        <w:tc>
          <w:tcPr>
            <w:tcW w:w="3402" w:type="dxa"/>
          </w:tcPr>
          <w:p w14:paraId="60E56CBB" w14:textId="77777777" w:rsidR="00207F8D" w:rsidRPr="003311B3" w:rsidRDefault="00207F8D" w:rsidP="00207F8D">
            <w:pPr>
              <w:spacing w:after="0"/>
              <w:jc w:val="both"/>
              <w:rPr>
                <w:lang w:eastAsia="ja-JP"/>
              </w:rPr>
            </w:pPr>
          </w:p>
        </w:tc>
      </w:tr>
      <w:tr w:rsidR="00207F8D" w:rsidRPr="0060769A" w14:paraId="3E156EA6" w14:textId="5C8925E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04B5124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2126" w:type="dxa"/>
            <w:vAlign w:val="center"/>
          </w:tcPr>
          <w:p w14:paraId="54749CB5" w14:textId="77777777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[CPR.7.2.5-001]</w:t>
            </w:r>
          </w:p>
          <w:p w14:paraId="31DB0F95" w14:textId="0CFB6E39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[CPR.7.2.5-001a]</w:t>
            </w:r>
          </w:p>
        </w:tc>
        <w:tc>
          <w:tcPr>
            <w:tcW w:w="1985" w:type="dxa"/>
            <w:vAlign w:val="center"/>
          </w:tcPr>
          <w:p w14:paraId="5C881C3F" w14:textId="77777777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[PR-5.10-001]</w:t>
            </w:r>
          </w:p>
          <w:p w14:paraId="6CBF5CC0" w14:textId="77777777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[PR-5.10-003]</w:t>
            </w:r>
          </w:p>
          <w:p w14:paraId="7E1DBA89" w14:textId="77777777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[PR-5.10-006]</w:t>
            </w:r>
          </w:p>
          <w:p w14:paraId="4A1529C4" w14:textId="77777777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[PR-5.10-009]</w:t>
            </w:r>
          </w:p>
          <w:p w14:paraId="0B870E28" w14:textId="77777777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[PR-5.10-004]</w:t>
            </w:r>
            <w:r w:rsidRPr="003311B3">
              <w:rPr>
                <w:rFonts w:eastAsia="MS Mincho"/>
                <w:lang w:eastAsia="ja-JP"/>
              </w:rPr>
              <w:tab/>
            </w:r>
          </w:p>
          <w:p w14:paraId="3BF19607" w14:textId="5736C17D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[PR-5.10-005]</w:t>
            </w:r>
            <w:r w:rsidRPr="003311B3">
              <w:rPr>
                <w:rFonts w:eastAsia="MS Mincho"/>
                <w:lang w:eastAsia="ja-JP"/>
              </w:rPr>
              <w:tab/>
            </w:r>
          </w:p>
        </w:tc>
        <w:tc>
          <w:tcPr>
            <w:tcW w:w="3402" w:type="dxa"/>
          </w:tcPr>
          <w:p w14:paraId="147F5B25" w14:textId="77777777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</w:p>
        </w:tc>
      </w:tr>
      <w:tr w:rsidR="00207F8D" w:rsidRPr="0060769A" w14:paraId="6837A9E9" w14:textId="74D86092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742A38E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2126" w:type="dxa"/>
            <w:vAlign w:val="center"/>
          </w:tcPr>
          <w:p w14:paraId="5BA1AD4B" w14:textId="3E34DC7D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 xml:space="preserve">[CPR.7.2.5-004] </w:t>
            </w:r>
          </w:p>
        </w:tc>
        <w:tc>
          <w:tcPr>
            <w:tcW w:w="1985" w:type="dxa"/>
            <w:vAlign w:val="center"/>
          </w:tcPr>
          <w:p w14:paraId="5FAAE300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[PR-5.11-001]</w:t>
            </w:r>
            <w:r w:rsidRPr="003311B3">
              <w:tab/>
            </w:r>
          </w:p>
          <w:p w14:paraId="39D36F43" w14:textId="16C211FA" w:rsidR="00207F8D" w:rsidRPr="003311B3" w:rsidRDefault="00207F8D" w:rsidP="00207F8D">
            <w:pPr>
              <w:spacing w:after="0"/>
              <w:jc w:val="both"/>
            </w:pPr>
            <w:r w:rsidRPr="003311B3">
              <w:t>[PR-5.11-003]</w:t>
            </w:r>
            <w:r w:rsidRPr="003311B3">
              <w:tab/>
            </w:r>
          </w:p>
          <w:p w14:paraId="6481F242" w14:textId="1351F075" w:rsidR="00207F8D" w:rsidRPr="00333247" w:rsidRDefault="00207F8D" w:rsidP="00207F8D">
            <w:pPr>
              <w:spacing w:after="0"/>
              <w:jc w:val="both"/>
            </w:pPr>
            <w:r w:rsidRPr="003311B3">
              <w:t>[PR-5.11-006]</w:t>
            </w:r>
            <w:r w:rsidRPr="003311B3">
              <w:tab/>
            </w:r>
          </w:p>
        </w:tc>
        <w:tc>
          <w:tcPr>
            <w:tcW w:w="3402" w:type="dxa"/>
          </w:tcPr>
          <w:p w14:paraId="2BFDC1D8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445D1EE0" w14:textId="4102383C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A7E4AFA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2126" w:type="dxa"/>
            <w:vAlign w:val="center"/>
          </w:tcPr>
          <w:p w14:paraId="28CB43C7" w14:textId="77777777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[CPR.7.2.5-002]</w:t>
            </w:r>
          </w:p>
          <w:p w14:paraId="53FA905C" w14:textId="6AB85F82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[CPR.7.2.5-002a]</w:t>
            </w:r>
          </w:p>
        </w:tc>
        <w:tc>
          <w:tcPr>
            <w:tcW w:w="1985" w:type="dxa"/>
            <w:vAlign w:val="center"/>
          </w:tcPr>
          <w:p w14:paraId="79250112" w14:textId="1C605C62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[PR-5.10-002]</w:t>
            </w:r>
          </w:p>
          <w:p w14:paraId="6F1FEB4A" w14:textId="6AF6E29C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[PR-5.10-004]</w:t>
            </w:r>
          </w:p>
          <w:p w14:paraId="4C4BA3E6" w14:textId="5274EEB8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[PR-5.10-007]</w:t>
            </w:r>
          </w:p>
          <w:p w14:paraId="6AA9B1A6" w14:textId="0314DD28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[PR-5.10-009]</w:t>
            </w:r>
          </w:p>
          <w:p w14:paraId="4E80F5A8" w14:textId="0B1113F6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[PR-5.10-005]</w:t>
            </w:r>
            <w:r w:rsidRPr="003311B3">
              <w:rPr>
                <w:rFonts w:eastAsia="MS Mincho"/>
                <w:lang w:eastAsia="ja-JP"/>
              </w:rPr>
              <w:tab/>
            </w:r>
          </w:p>
        </w:tc>
        <w:tc>
          <w:tcPr>
            <w:tcW w:w="3402" w:type="dxa"/>
          </w:tcPr>
          <w:p w14:paraId="0D343B8E" w14:textId="77777777" w:rsidR="00207F8D" w:rsidRPr="003311B3" w:rsidRDefault="00207F8D" w:rsidP="00207F8D">
            <w:pPr>
              <w:spacing w:after="0"/>
              <w:jc w:val="both"/>
              <w:rPr>
                <w:rFonts w:eastAsia="MS Mincho"/>
                <w:lang w:eastAsia="ja-JP"/>
              </w:rPr>
            </w:pPr>
          </w:p>
        </w:tc>
      </w:tr>
      <w:tr w:rsidR="00207F8D" w:rsidRPr="0060769A" w14:paraId="44783EBB" w14:textId="27DD5D5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3763FFB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2126" w:type="dxa"/>
            <w:vAlign w:val="center"/>
          </w:tcPr>
          <w:p w14:paraId="3F75C935" w14:textId="515CA87B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[CPR.7.2.5-005]</w:t>
            </w:r>
          </w:p>
        </w:tc>
        <w:tc>
          <w:tcPr>
            <w:tcW w:w="1985" w:type="dxa"/>
            <w:vAlign w:val="center"/>
          </w:tcPr>
          <w:p w14:paraId="7D4FE927" w14:textId="77777777" w:rsidR="00207F8D" w:rsidRPr="003311B3" w:rsidRDefault="00207F8D" w:rsidP="00207F8D">
            <w:pPr>
              <w:spacing w:after="0"/>
              <w:jc w:val="both"/>
            </w:pPr>
            <w:r w:rsidRPr="003311B3">
              <w:t>[PR-5.11-002],</w:t>
            </w:r>
          </w:p>
          <w:p w14:paraId="736DDDCB" w14:textId="3D96C843" w:rsidR="00207F8D" w:rsidRPr="003311B3" w:rsidRDefault="00207F8D" w:rsidP="00207F8D">
            <w:pPr>
              <w:spacing w:after="0"/>
              <w:jc w:val="both"/>
            </w:pPr>
            <w:r w:rsidRPr="003311B3">
              <w:t>[PR-5.11-004],</w:t>
            </w:r>
          </w:p>
          <w:p w14:paraId="24B4BB0A" w14:textId="3A7332F9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[PR-5.11-006],</w:t>
            </w:r>
          </w:p>
        </w:tc>
        <w:tc>
          <w:tcPr>
            <w:tcW w:w="3402" w:type="dxa"/>
          </w:tcPr>
          <w:p w14:paraId="72520F78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4D3FEF30" w14:textId="51285206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40B6C71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2126" w:type="dxa"/>
            <w:vAlign w:val="center"/>
          </w:tcPr>
          <w:p w14:paraId="601F739A" w14:textId="785E3679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 xml:space="preserve">[CPR.7.2.4-001] </w:t>
            </w:r>
          </w:p>
        </w:tc>
        <w:tc>
          <w:tcPr>
            <w:tcW w:w="1985" w:type="dxa"/>
            <w:vAlign w:val="center"/>
          </w:tcPr>
          <w:p w14:paraId="31A2CA84" w14:textId="6BAF5220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[PR-5.20-001]</w:t>
            </w:r>
          </w:p>
        </w:tc>
        <w:tc>
          <w:tcPr>
            <w:tcW w:w="3402" w:type="dxa"/>
          </w:tcPr>
          <w:p w14:paraId="12DF8B85" w14:textId="77777777" w:rsidR="00207F8D" w:rsidRPr="003311B3" w:rsidRDefault="00207F8D" w:rsidP="00207F8D">
            <w:pPr>
              <w:spacing w:after="0"/>
              <w:jc w:val="both"/>
              <w:rPr>
                <w:lang w:eastAsia="ja-JP"/>
              </w:rPr>
            </w:pPr>
          </w:p>
        </w:tc>
      </w:tr>
      <w:tr w:rsidR="00207F8D" w:rsidRPr="0060769A" w14:paraId="3B36B9F5" w14:textId="24F830E7" w:rsidTr="00333247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28C7D7FC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2126" w:type="dxa"/>
            <w:vAlign w:val="center"/>
          </w:tcPr>
          <w:p w14:paraId="554AC8D0" w14:textId="77777777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[CPR.7.2.9-001]</w:t>
            </w:r>
          </w:p>
          <w:p w14:paraId="15B5A655" w14:textId="3106C48E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[CPR.7.2.9-002]</w:t>
            </w:r>
          </w:p>
        </w:tc>
        <w:tc>
          <w:tcPr>
            <w:tcW w:w="1985" w:type="dxa"/>
            <w:vAlign w:val="center"/>
          </w:tcPr>
          <w:p w14:paraId="64932AE0" w14:textId="45D47838" w:rsidR="00207F8D" w:rsidRPr="003311B3" w:rsidRDefault="00207F8D" w:rsidP="00207F8D">
            <w:pPr>
              <w:spacing w:after="0"/>
              <w:jc w:val="both"/>
              <w:rPr>
                <w:lang w:val="en-US"/>
              </w:rPr>
            </w:pPr>
            <w:r w:rsidRPr="003311B3">
              <w:rPr>
                <w:lang w:val="en-US"/>
              </w:rPr>
              <w:t>[PR-5.22-003]</w:t>
            </w:r>
          </w:p>
          <w:p w14:paraId="74BABECD" w14:textId="2A1D6C6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US"/>
              </w:rPr>
              <w:t>[PR-5.22-001]</w:t>
            </w:r>
          </w:p>
        </w:tc>
        <w:tc>
          <w:tcPr>
            <w:tcW w:w="3402" w:type="dxa"/>
          </w:tcPr>
          <w:p w14:paraId="6078E19C" w14:textId="77777777" w:rsidR="00207F8D" w:rsidRPr="003311B3" w:rsidRDefault="00207F8D" w:rsidP="00207F8D">
            <w:pPr>
              <w:spacing w:after="0"/>
              <w:jc w:val="both"/>
              <w:rPr>
                <w:lang w:val="en-US"/>
              </w:rPr>
            </w:pPr>
          </w:p>
        </w:tc>
      </w:tr>
      <w:tr w:rsidR="00207F8D" w:rsidRPr="0060769A" w14:paraId="187D1010" w14:textId="187419C2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D88ACAB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2126" w:type="dxa"/>
            <w:vAlign w:val="center"/>
          </w:tcPr>
          <w:p w14:paraId="38056035" w14:textId="612F8DC2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 xml:space="preserve">[CPR.7.2.6-001] </w:t>
            </w:r>
          </w:p>
        </w:tc>
        <w:tc>
          <w:tcPr>
            <w:tcW w:w="1985" w:type="dxa"/>
            <w:vAlign w:val="center"/>
          </w:tcPr>
          <w:p w14:paraId="4D3D8AA7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[PR-5.3-001]</w:t>
            </w:r>
            <w:r w:rsidRPr="003311B3">
              <w:rPr>
                <w:rFonts w:eastAsia="맑은 고딕"/>
              </w:rPr>
              <w:tab/>
            </w:r>
          </w:p>
          <w:p w14:paraId="1F3F5EF5" w14:textId="37492E33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[PR-5.3-002]</w:t>
            </w:r>
            <w:r w:rsidRPr="003311B3">
              <w:rPr>
                <w:rFonts w:eastAsia="맑은 고딕"/>
              </w:rPr>
              <w:tab/>
            </w:r>
          </w:p>
          <w:p w14:paraId="414894B1" w14:textId="3B084A36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[PR-5.3-003]</w:t>
            </w:r>
            <w:r w:rsidRPr="003311B3">
              <w:rPr>
                <w:rFonts w:eastAsia="맑은 고딕"/>
              </w:rPr>
              <w:tab/>
            </w:r>
          </w:p>
        </w:tc>
        <w:tc>
          <w:tcPr>
            <w:tcW w:w="3402" w:type="dxa"/>
          </w:tcPr>
          <w:p w14:paraId="390CD329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207F8D" w:rsidRPr="0060769A" w14:paraId="592ACF68" w14:textId="3C0DA1C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10DDED6A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2126" w:type="dxa"/>
            <w:vAlign w:val="center"/>
          </w:tcPr>
          <w:p w14:paraId="1AA319F7" w14:textId="54732A6E" w:rsidR="00207F8D" w:rsidRPr="00333247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3247">
              <w:rPr>
                <w:rFonts w:eastAsia="맑은 고딕"/>
                <w:color w:val="000000"/>
                <w:lang w:eastAsia="ko-KR"/>
              </w:rPr>
              <w:t>[CPR.7.2.7-001]</w:t>
            </w:r>
          </w:p>
        </w:tc>
        <w:tc>
          <w:tcPr>
            <w:tcW w:w="1985" w:type="dxa"/>
            <w:vAlign w:val="center"/>
          </w:tcPr>
          <w:p w14:paraId="2815482A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  <w:r w:rsidRPr="003311B3">
              <w:t>[PR.5.6-</w:t>
            </w:r>
            <w:r w:rsidRPr="003311B3">
              <w:rPr>
                <w:rFonts w:eastAsia="맑은 고딕"/>
              </w:rPr>
              <w:t>001]</w:t>
            </w:r>
          </w:p>
          <w:p w14:paraId="2A19868A" w14:textId="77CAE7AD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  <w:r w:rsidRPr="003311B3">
              <w:t>[PR.5.6-</w:t>
            </w:r>
            <w:r w:rsidRPr="003311B3">
              <w:rPr>
                <w:rFonts w:eastAsia="맑은 고딕"/>
              </w:rPr>
              <w:t>002]</w:t>
            </w:r>
          </w:p>
          <w:p w14:paraId="7E27D532" w14:textId="73B1171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[PR.5.6-</w:t>
            </w:r>
            <w:r w:rsidRPr="003311B3">
              <w:rPr>
                <w:rFonts w:eastAsia="맑은 고딕"/>
              </w:rPr>
              <w:t>003]</w:t>
            </w:r>
          </w:p>
        </w:tc>
        <w:tc>
          <w:tcPr>
            <w:tcW w:w="3402" w:type="dxa"/>
          </w:tcPr>
          <w:p w14:paraId="720395D2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6625CAB1" w14:textId="0E978D48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A63A684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2126" w:type="dxa"/>
            <w:vAlign w:val="center"/>
          </w:tcPr>
          <w:p w14:paraId="330D2107" w14:textId="79F2033D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[CPR.7.2.7-002]</w:t>
            </w:r>
          </w:p>
        </w:tc>
        <w:tc>
          <w:tcPr>
            <w:tcW w:w="1985" w:type="dxa"/>
            <w:vAlign w:val="center"/>
          </w:tcPr>
          <w:p w14:paraId="19B8EB41" w14:textId="4EE02A41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[PR.5.6-004]</w:t>
            </w:r>
            <w:r w:rsidRPr="003311B3">
              <w:rPr>
                <w:rFonts w:eastAsia="맑은 고딕"/>
              </w:rPr>
              <w:tab/>
            </w:r>
          </w:p>
        </w:tc>
        <w:tc>
          <w:tcPr>
            <w:tcW w:w="3402" w:type="dxa"/>
          </w:tcPr>
          <w:p w14:paraId="6713BD86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207F8D" w:rsidRPr="0060769A" w14:paraId="1D0DAD09" w14:textId="7B5AAA9F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52DDDD57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2126" w:type="dxa"/>
            <w:vAlign w:val="center"/>
          </w:tcPr>
          <w:p w14:paraId="08FAB574" w14:textId="5C6A6D5A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[CPR.7.2.7-003]</w:t>
            </w:r>
          </w:p>
        </w:tc>
        <w:tc>
          <w:tcPr>
            <w:tcW w:w="1985" w:type="dxa"/>
            <w:vAlign w:val="center"/>
          </w:tcPr>
          <w:p w14:paraId="150FDFE9" w14:textId="215C9A43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[PR.5.6-005]</w:t>
            </w:r>
          </w:p>
        </w:tc>
        <w:tc>
          <w:tcPr>
            <w:tcW w:w="3402" w:type="dxa"/>
          </w:tcPr>
          <w:p w14:paraId="60509A02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207F8D" w:rsidRPr="0060769A" w14:paraId="1EE270D5" w14:textId="0F312F7F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0B3FF5F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2126" w:type="dxa"/>
            <w:vAlign w:val="center"/>
          </w:tcPr>
          <w:p w14:paraId="5A446972" w14:textId="0EFB5EA4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[CPR.7.2.7-004]</w:t>
            </w:r>
          </w:p>
        </w:tc>
        <w:tc>
          <w:tcPr>
            <w:tcW w:w="1985" w:type="dxa"/>
            <w:vAlign w:val="center"/>
          </w:tcPr>
          <w:p w14:paraId="0D8E15AE" w14:textId="24CB9A93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[PR.5.6-006]</w:t>
            </w:r>
          </w:p>
        </w:tc>
        <w:tc>
          <w:tcPr>
            <w:tcW w:w="3402" w:type="dxa"/>
          </w:tcPr>
          <w:p w14:paraId="6CF7DCC6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207F8D" w:rsidRPr="0060769A" w14:paraId="51BD7F6B" w14:textId="7BDD7643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700F4CD4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2126" w:type="dxa"/>
            <w:vAlign w:val="center"/>
          </w:tcPr>
          <w:p w14:paraId="1A08FADA" w14:textId="3CB88CB9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[CPR.7.2.2-021]</w:t>
            </w:r>
          </w:p>
        </w:tc>
        <w:tc>
          <w:tcPr>
            <w:tcW w:w="1985" w:type="dxa"/>
            <w:vAlign w:val="center"/>
          </w:tcPr>
          <w:p w14:paraId="658C4846" w14:textId="4946D806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[PR.5.6-007]</w:t>
            </w:r>
          </w:p>
        </w:tc>
        <w:tc>
          <w:tcPr>
            <w:tcW w:w="3402" w:type="dxa"/>
          </w:tcPr>
          <w:p w14:paraId="7A0EDC8D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</w:rPr>
            </w:pPr>
          </w:p>
        </w:tc>
      </w:tr>
      <w:tr w:rsidR="00207F8D" w:rsidRPr="0060769A" w14:paraId="2AA287A4" w14:textId="273002F0" w:rsidTr="00333247">
        <w:trPr>
          <w:trHeight w:val="23"/>
        </w:trPr>
        <w:tc>
          <w:tcPr>
            <w:tcW w:w="1413" w:type="dxa"/>
            <w:shd w:val="clear" w:color="auto" w:fill="auto"/>
            <w:vAlign w:val="center"/>
          </w:tcPr>
          <w:p w14:paraId="6DCE0B7A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2126" w:type="dxa"/>
            <w:vAlign w:val="center"/>
          </w:tcPr>
          <w:p w14:paraId="149B3ED5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[CPR.7.2.8-001]</w:t>
            </w:r>
          </w:p>
        </w:tc>
        <w:tc>
          <w:tcPr>
            <w:tcW w:w="1985" w:type="dxa"/>
            <w:vAlign w:val="center"/>
          </w:tcPr>
          <w:p w14:paraId="22C6406E" w14:textId="5CA6E322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CA"/>
              </w:rPr>
              <w:t>[PR-5.16-001]</w:t>
            </w:r>
          </w:p>
        </w:tc>
        <w:tc>
          <w:tcPr>
            <w:tcW w:w="3402" w:type="dxa"/>
          </w:tcPr>
          <w:p w14:paraId="77ED7272" w14:textId="77777777" w:rsidR="00207F8D" w:rsidRPr="003311B3" w:rsidRDefault="00207F8D" w:rsidP="00207F8D">
            <w:pPr>
              <w:spacing w:after="0"/>
              <w:jc w:val="both"/>
              <w:rPr>
                <w:lang w:val="en-CA"/>
              </w:rPr>
            </w:pPr>
          </w:p>
        </w:tc>
      </w:tr>
      <w:tr w:rsidR="00207F8D" w:rsidRPr="0060769A" w14:paraId="4CB71552" w14:textId="6B4C87A2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383A6396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8</w:t>
            </w:r>
          </w:p>
        </w:tc>
        <w:tc>
          <w:tcPr>
            <w:tcW w:w="2126" w:type="dxa"/>
            <w:vAlign w:val="center"/>
          </w:tcPr>
          <w:p w14:paraId="330B567F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[CPR.7.2.8-002]</w:t>
            </w:r>
          </w:p>
        </w:tc>
        <w:tc>
          <w:tcPr>
            <w:tcW w:w="1985" w:type="dxa"/>
            <w:vAlign w:val="center"/>
          </w:tcPr>
          <w:p w14:paraId="55021A48" w14:textId="79041154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CA"/>
              </w:rPr>
              <w:t>[PR-5.16-002]</w:t>
            </w:r>
          </w:p>
        </w:tc>
        <w:tc>
          <w:tcPr>
            <w:tcW w:w="3402" w:type="dxa"/>
          </w:tcPr>
          <w:p w14:paraId="71FC3461" w14:textId="77777777" w:rsidR="00207F8D" w:rsidRPr="003311B3" w:rsidRDefault="00207F8D" w:rsidP="00207F8D">
            <w:pPr>
              <w:spacing w:after="0"/>
              <w:jc w:val="both"/>
              <w:rPr>
                <w:lang w:val="en-CA"/>
              </w:rPr>
            </w:pPr>
          </w:p>
        </w:tc>
      </w:tr>
      <w:tr w:rsidR="00207F8D" w:rsidRPr="0060769A" w14:paraId="575F4A8F" w14:textId="7372680B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26B9CA79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2126" w:type="dxa"/>
            <w:vAlign w:val="center"/>
          </w:tcPr>
          <w:p w14:paraId="40995C13" w14:textId="523ABE66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[CPR.7.2.10-001]</w:t>
            </w:r>
          </w:p>
        </w:tc>
        <w:tc>
          <w:tcPr>
            <w:tcW w:w="1985" w:type="dxa"/>
            <w:vAlign w:val="center"/>
          </w:tcPr>
          <w:p w14:paraId="566E0FC1" w14:textId="2669CCA8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[PR.5.4-001]</w:t>
            </w:r>
          </w:p>
        </w:tc>
        <w:tc>
          <w:tcPr>
            <w:tcW w:w="3402" w:type="dxa"/>
          </w:tcPr>
          <w:p w14:paraId="070E631D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5321AD9D" w14:textId="4DFCFF6A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7DBC3BEB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2126" w:type="dxa"/>
            <w:vAlign w:val="center"/>
          </w:tcPr>
          <w:p w14:paraId="39539CC2" w14:textId="793BA2DC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[PR.5.4-003]</w:t>
            </w:r>
          </w:p>
        </w:tc>
        <w:tc>
          <w:tcPr>
            <w:tcW w:w="1985" w:type="dxa"/>
            <w:vAlign w:val="center"/>
          </w:tcPr>
          <w:p w14:paraId="57B19804" w14:textId="712EEA46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[PR.5.4-003]</w:t>
            </w:r>
          </w:p>
        </w:tc>
        <w:tc>
          <w:tcPr>
            <w:tcW w:w="3402" w:type="dxa"/>
          </w:tcPr>
          <w:p w14:paraId="7DDF61F7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6F16685D" w14:textId="7DBE4679" w:rsidTr="00333247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E0E49E9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2126" w:type="dxa"/>
            <w:vAlign w:val="center"/>
          </w:tcPr>
          <w:p w14:paraId="15363C60" w14:textId="4D0B5F1D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[PR.5.4-004]</w:t>
            </w:r>
          </w:p>
        </w:tc>
        <w:tc>
          <w:tcPr>
            <w:tcW w:w="1985" w:type="dxa"/>
            <w:vAlign w:val="center"/>
          </w:tcPr>
          <w:p w14:paraId="5CB6E259" w14:textId="18EAB431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t>[PR.5.4-004]</w:t>
            </w:r>
          </w:p>
        </w:tc>
        <w:tc>
          <w:tcPr>
            <w:tcW w:w="3402" w:type="dxa"/>
          </w:tcPr>
          <w:p w14:paraId="07A29901" w14:textId="77777777" w:rsidR="00207F8D" w:rsidRPr="003311B3" w:rsidRDefault="00207F8D" w:rsidP="00207F8D">
            <w:pPr>
              <w:spacing w:after="0"/>
              <w:jc w:val="both"/>
            </w:pPr>
          </w:p>
        </w:tc>
      </w:tr>
      <w:tr w:rsidR="00207F8D" w:rsidRPr="0060769A" w14:paraId="22580438" w14:textId="03D47763" w:rsidTr="00653B71">
        <w:trPr>
          <w:trHeight w:val="21"/>
        </w:trPr>
        <w:tc>
          <w:tcPr>
            <w:tcW w:w="1413" w:type="dxa"/>
            <w:shd w:val="clear" w:color="auto" w:fill="auto"/>
            <w:vAlign w:val="center"/>
          </w:tcPr>
          <w:p w14:paraId="49AEB78A" w14:textId="77777777" w:rsidR="00207F8D" w:rsidRPr="003311B3" w:rsidRDefault="00207F8D" w:rsidP="00207F8D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2126" w:type="dxa"/>
          </w:tcPr>
          <w:p w14:paraId="4EC3F76F" w14:textId="77777777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color w:val="000000"/>
              </w:rPr>
              <w:t>[CPR.7.2.10-002]</w:t>
            </w:r>
          </w:p>
        </w:tc>
        <w:tc>
          <w:tcPr>
            <w:tcW w:w="1985" w:type="dxa"/>
            <w:vAlign w:val="center"/>
          </w:tcPr>
          <w:p w14:paraId="4EF8300B" w14:textId="7DD6879C" w:rsidR="00207F8D" w:rsidRPr="003311B3" w:rsidRDefault="00207F8D" w:rsidP="00207F8D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[PR-5.21-001]</w:t>
            </w:r>
            <w:r w:rsidRPr="003311B3">
              <w:rPr>
                <w:lang w:eastAsia="ja-JP"/>
              </w:rPr>
              <w:tab/>
            </w:r>
          </w:p>
        </w:tc>
        <w:tc>
          <w:tcPr>
            <w:tcW w:w="3402" w:type="dxa"/>
          </w:tcPr>
          <w:p w14:paraId="08F4B10A" w14:textId="77777777" w:rsidR="00207F8D" w:rsidRPr="003311B3" w:rsidRDefault="00207F8D" w:rsidP="00207F8D">
            <w:pPr>
              <w:spacing w:after="0"/>
              <w:jc w:val="both"/>
              <w:rPr>
                <w:lang w:eastAsia="ja-JP"/>
              </w:rPr>
            </w:pPr>
          </w:p>
        </w:tc>
      </w:tr>
    </w:tbl>
    <w:p w14:paraId="1109157A" w14:textId="77777777" w:rsidR="007C4766" w:rsidRDefault="007C4766" w:rsidP="00185344">
      <w:pPr>
        <w:spacing w:after="0"/>
        <w:rPr>
          <w:rFonts w:eastAsia="MS Mincho"/>
          <w:sz w:val="22"/>
          <w:szCs w:val="22"/>
          <w:lang w:eastAsia="ja-JP"/>
        </w:rPr>
      </w:pPr>
    </w:p>
    <w:p w14:paraId="2DCFA18D" w14:textId="083FFB1E" w:rsidR="00E3160F" w:rsidRPr="00E3160F" w:rsidRDefault="00E3160F" w:rsidP="00E3160F">
      <w:pPr>
        <w:spacing w:after="0"/>
        <w:rPr>
          <w:rFonts w:eastAsia="맑은 고딕"/>
          <w:sz w:val="22"/>
          <w:szCs w:val="22"/>
          <w:u w:val="single"/>
          <w:lang w:eastAsia="ko-KR"/>
        </w:rPr>
      </w:pPr>
      <w:r w:rsidRPr="00E3160F">
        <w:rPr>
          <w:rFonts w:eastAsia="맑은 고딕"/>
          <w:sz w:val="22"/>
          <w:szCs w:val="22"/>
          <w:u w:val="single"/>
          <w:lang w:eastAsia="ko-KR"/>
        </w:rPr>
        <w:t>M</w:t>
      </w:r>
      <w:r>
        <w:rPr>
          <w:rFonts w:eastAsia="맑은 고딕"/>
          <w:sz w:val="22"/>
          <w:szCs w:val="22"/>
          <w:u w:val="single"/>
          <w:lang w:eastAsia="ko-KR"/>
        </w:rPr>
        <w:t>issing</w:t>
      </w:r>
      <w:r w:rsidRPr="00E3160F">
        <w:rPr>
          <w:rFonts w:eastAsia="맑은 고딕"/>
          <w:sz w:val="22"/>
          <w:szCs w:val="22"/>
          <w:u w:val="single"/>
          <w:lang w:eastAsia="ko-KR"/>
        </w:rPr>
        <w:t xml:space="preserve"> CPRs</w:t>
      </w:r>
    </w:p>
    <w:p w14:paraId="29C63A07" w14:textId="253242D8" w:rsidR="00615F41" w:rsidRPr="00DE7BBA" w:rsidRDefault="00061F35" w:rsidP="00F07178">
      <w:pPr>
        <w:spacing w:after="0"/>
        <w:rPr>
          <w:rFonts w:eastAsia="MS Mincho"/>
          <w:color w:val="FF0000"/>
          <w:sz w:val="18"/>
          <w:szCs w:val="18"/>
          <w:highlight w:val="yellow"/>
          <w:lang w:eastAsia="ja-JP"/>
        </w:rPr>
      </w:pPr>
      <w:r>
        <w:rPr>
          <w:rFonts w:eastAsia="MS Mincho"/>
          <w:sz w:val="22"/>
          <w:szCs w:val="22"/>
          <w:lang w:eastAsia="ja-JP"/>
        </w:rPr>
        <w:lastRenderedPageBreak/>
        <w:t xml:space="preserve">During the revision and clean-up process </w:t>
      </w:r>
      <w:r w:rsidR="00F07178">
        <w:rPr>
          <w:rFonts w:eastAsia="MS Mincho"/>
          <w:sz w:val="22"/>
          <w:szCs w:val="22"/>
          <w:lang w:eastAsia="ja-JP"/>
        </w:rPr>
        <w:t xml:space="preserve">(S1-163307 to S1-163316) </w:t>
      </w:r>
      <w:r>
        <w:rPr>
          <w:rFonts w:eastAsia="MS Mincho"/>
          <w:sz w:val="22"/>
          <w:szCs w:val="22"/>
          <w:lang w:eastAsia="ja-JP"/>
        </w:rPr>
        <w:t>at the last meeting in Tenerife, one CPR was accidentally omitted.</w:t>
      </w:r>
      <w:r w:rsidR="00F07178">
        <w:rPr>
          <w:rFonts w:eastAsia="MS Mincho"/>
          <w:sz w:val="22"/>
          <w:szCs w:val="22"/>
          <w:lang w:eastAsia="ja-JP"/>
        </w:rPr>
        <w:t xml:space="preserve"> Two CPRs were assigned with same CPR number, CPR.G-012.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="00207E36">
        <w:rPr>
          <w:rFonts w:eastAsia="MS Mincho"/>
          <w:sz w:val="22"/>
          <w:szCs w:val="22"/>
          <w:lang w:eastAsia="ja-JP"/>
        </w:rPr>
        <w:t>Following is copied from S1-163441.</w:t>
      </w:r>
    </w:p>
    <w:p w14:paraId="6062C6FF" w14:textId="77777777" w:rsidR="00615F41" w:rsidRDefault="00615F41" w:rsidP="00615F41">
      <w:pPr>
        <w:spacing w:after="0"/>
        <w:rPr>
          <w:rFonts w:eastAsia="MS Mincho"/>
          <w:color w:val="FF0000"/>
          <w:sz w:val="18"/>
          <w:szCs w:val="18"/>
          <w:highlight w:val="yellow"/>
          <w:lang w:eastAsia="ja-JP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693"/>
        <w:gridCol w:w="4111"/>
      </w:tblGrid>
      <w:tr w:rsidR="00207E36" w:rsidRPr="00BC06BE" w14:paraId="6A51A8B9" w14:textId="77777777" w:rsidTr="00207E36">
        <w:tc>
          <w:tcPr>
            <w:tcW w:w="959" w:type="dxa"/>
            <w:vMerge w:val="restart"/>
          </w:tcPr>
          <w:p w14:paraId="6E204C33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b/>
                <w:sz w:val="18"/>
                <w:szCs w:val="18"/>
                <w:lang w:eastAsia="ja-JP"/>
              </w:rPr>
            </w:pPr>
            <w:r w:rsidRPr="00BC06BE">
              <w:rPr>
                <w:b/>
                <w:sz w:val="18"/>
                <w:szCs w:val="18"/>
              </w:rPr>
              <w:t>5.7 Communication between vehicles of different 3GPP RATs</w:t>
            </w:r>
          </w:p>
          <w:p w14:paraId="68183D81" w14:textId="77777777" w:rsidR="00207E36" w:rsidRPr="00BC06BE" w:rsidRDefault="00207E36" w:rsidP="00BB5B26">
            <w:pPr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4FC7D2C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 w:rsidRPr="00BC06BE">
              <w:rPr>
                <w:rFonts w:eastAsia="맑은 고딕"/>
                <w:sz w:val="18"/>
                <w:szCs w:val="18"/>
              </w:rPr>
              <w:t>[PR.5.7-001] UE using 5G RA(N) based V2X communication shall be able to communicate with UE using E-UTRA(N) based V2X communication.</w:t>
            </w:r>
          </w:p>
        </w:tc>
        <w:tc>
          <w:tcPr>
            <w:tcW w:w="2693" w:type="dxa"/>
          </w:tcPr>
          <w:p w14:paraId="655AA566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 w:rsidRPr="00BC06BE">
              <w:rPr>
                <w:rFonts w:eastAsia="MS Mincho"/>
                <w:sz w:val="18"/>
                <w:szCs w:val="18"/>
                <w:lang w:eastAsia="ja-JP"/>
              </w:rPr>
              <w:t>No Change, generic requirement</w:t>
            </w:r>
          </w:p>
          <w:p w14:paraId="61881E88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</w:p>
        </w:tc>
        <w:tc>
          <w:tcPr>
            <w:tcW w:w="4111" w:type="dxa"/>
            <w:shd w:val="clear" w:color="auto" w:fill="92D050"/>
          </w:tcPr>
          <w:p w14:paraId="3E083780" w14:textId="77777777" w:rsidR="00207E36" w:rsidRPr="00BC06BE" w:rsidRDefault="00207E36" w:rsidP="00BB5B26">
            <w:pPr>
              <w:spacing w:after="0"/>
              <w:jc w:val="both"/>
              <w:rPr>
                <w:rFonts w:eastAsia="맑은 고딕"/>
                <w:sz w:val="18"/>
                <w:szCs w:val="18"/>
              </w:rPr>
            </w:pPr>
            <w:r>
              <w:rPr>
                <w:rFonts w:eastAsia="맑은 고딕" w:hint="eastAsia"/>
                <w:lang w:val="en-US" w:eastAsia="ko-KR"/>
              </w:rPr>
              <w:t>[</w:t>
            </w:r>
            <w:r>
              <w:rPr>
                <w:rFonts w:eastAsia="맑은 고딕"/>
                <w:lang w:val="en-US" w:eastAsia="ko-KR"/>
              </w:rPr>
              <w:t>CPR.G-012]</w:t>
            </w:r>
            <w:r>
              <w:rPr>
                <w:rFonts w:eastAsia="맑은 고딕"/>
                <w:lang w:val="en-US" w:eastAsia="ko-KR"/>
              </w:rPr>
              <w:tab/>
            </w:r>
            <w:r w:rsidRPr="00BC06BE">
              <w:rPr>
                <w:rFonts w:eastAsia="맑은 고딕"/>
                <w:sz w:val="18"/>
                <w:szCs w:val="18"/>
              </w:rPr>
              <w:t xml:space="preserve"> </w:t>
            </w:r>
          </w:p>
          <w:p w14:paraId="5C45F926" w14:textId="77777777" w:rsidR="00207E36" w:rsidRPr="00BC06BE" w:rsidRDefault="00207E36" w:rsidP="00BB5B26">
            <w:pPr>
              <w:pStyle w:val="TAC"/>
              <w:jc w:val="left"/>
              <w:rPr>
                <w:rFonts w:ascii="Times New Roman" w:hAnsi="Times New Roman"/>
                <w:b/>
                <w:szCs w:val="18"/>
                <w:lang w:eastAsia="ja-JP"/>
              </w:rPr>
            </w:pPr>
            <w:r w:rsidRPr="00BC06BE">
              <w:rPr>
                <w:rFonts w:ascii="Times New Roman" w:hAnsi="Times New Roman"/>
                <w:b/>
                <w:szCs w:val="18"/>
                <w:lang w:eastAsia="ja-JP"/>
              </w:rPr>
              <w:t>Group:</w:t>
            </w:r>
            <w:r w:rsidRPr="00BC06BE">
              <w:rPr>
                <w:rFonts w:ascii="Times New Roman" w:hAnsi="Times New Roman"/>
                <w:szCs w:val="18"/>
                <w:lang w:eastAsia="ja-JP"/>
              </w:rPr>
              <w:t xml:space="preserve">  </w:t>
            </w:r>
            <w:r w:rsidRPr="00BC06BE">
              <w:rPr>
                <w:rFonts w:ascii="Times New Roman" w:hAnsi="Times New Roman"/>
                <w:b/>
                <w:szCs w:val="18"/>
                <w:lang w:eastAsia="ja-JP"/>
              </w:rPr>
              <w:t>Generic</w:t>
            </w:r>
          </w:p>
          <w:p w14:paraId="037403DF" w14:textId="77777777" w:rsidR="00207E36" w:rsidRPr="00BC06BE" w:rsidRDefault="00207E36" w:rsidP="00BB5B26">
            <w:pPr>
              <w:spacing w:after="0"/>
              <w:jc w:val="both"/>
              <w:rPr>
                <w:rFonts w:eastAsia="맑은 고딕"/>
                <w:sz w:val="18"/>
                <w:szCs w:val="18"/>
              </w:rPr>
            </w:pPr>
          </w:p>
          <w:p w14:paraId="14C5260E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 w:rsidRPr="00BC06BE">
              <w:rPr>
                <w:rFonts w:eastAsia="맑은 고딕"/>
                <w:sz w:val="18"/>
                <w:szCs w:val="18"/>
              </w:rPr>
              <w:t>UE using 5G RA(N) based V2X communication shall be able to communicate with UE using E-UTRA(N) based V2X communication.</w:t>
            </w:r>
          </w:p>
        </w:tc>
      </w:tr>
      <w:tr w:rsidR="00207E36" w:rsidRPr="00BC06BE" w14:paraId="4E6C20C7" w14:textId="77777777" w:rsidTr="00207E36">
        <w:tc>
          <w:tcPr>
            <w:tcW w:w="959" w:type="dxa"/>
            <w:vMerge/>
          </w:tcPr>
          <w:p w14:paraId="59C29F8A" w14:textId="77777777" w:rsidR="00207E36" w:rsidRPr="00BC06BE" w:rsidRDefault="00207E36" w:rsidP="00BB5B26">
            <w:pPr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1A6F6546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 w:rsidRPr="00BC06BE">
              <w:rPr>
                <w:rFonts w:eastAsia="맑은 고딕"/>
                <w:sz w:val="18"/>
                <w:szCs w:val="18"/>
              </w:rPr>
              <w:t>[PR.5.7-002] Impact to E-UTRA(N) by UE supporting only 5G RAT(s) based V2X communication shall be minimized.</w:t>
            </w:r>
          </w:p>
        </w:tc>
        <w:tc>
          <w:tcPr>
            <w:tcW w:w="2693" w:type="dxa"/>
          </w:tcPr>
          <w:p w14:paraId="3E8CF6BC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 w:rsidRPr="00BC06BE">
              <w:rPr>
                <w:rFonts w:eastAsia="MS Mincho"/>
                <w:sz w:val="18"/>
                <w:szCs w:val="18"/>
                <w:lang w:eastAsia="ja-JP"/>
              </w:rPr>
              <w:t>No Change, generic requirement</w:t>
            </w:r>
          </w:p>
        </w:tc>
        <w:tc>
          <w:tcPr>
            <w:tcW w:w="4111" w:type="dxa"/>
            <w:shd w:val="clear" w:color="auto" w:fill="92D050"/>
          </w:tcPr>
          <w:p w14:paraId="40E26F00" w14:textId="77777777" w:rsidR="00207E36" w:rsidRPr="00BC06BE" w:rsidRDefault="00207E36" w:rsidP="00BB5B26">
            <w:pPr>
              <w:spacing w:after="0"/>
              <w:jc w:val="both"/>
              <w:rPr>
                <w:rFonts w:eastAsia="맑은 고딕"/>
                <w:sz w:val="18"/>
                <w:szCs w:val="18"/>
              </w:rPr>
            </w:pPr>
            <w:r>
              <w:rPr>
                <w:rFonts w:eastAsia="맑은 고딕" w:hint="eastAsia"/>
                <w:lang w:val="en-US" w:eastAsia="ko-KR"/>
              </w:rPr>
              <w:t>[</w:t>
            </w:r>
            <w:r>
              <w:rPr>
                <w:rFonts w:eastAsia="맑은 고딕"/>
                <w:lang w:val="en-US" w:eastAsia="ko-KR"/>
              </w:rPr>
              <w:t>CPR.G-012]</w:t>
            </w:r>
            <w:r>
              <w:rPr>
                <w:rFonts w:eastAsia="맑은 고딕"/>
                <w:lang w:val="en-US" w:eastAsia="ko-KR"/>
              </w:rPr>
              <w:tab/>
            </w:r>
            <w:r w:rsidRPr="00BC06BE">
              <w:rPr>
                <w:rFonts w:eastAsia="맑은 고딕"/>
                <w:sz w:val="18"/>
                <w:szCs w:val="18"/>
              </w:rPr>
              <w:t xml:space="preserve"> </w:t>
            </w:r>
          </w:p>
          <w:p w14:paraId="49C931A2" w14:textId="77777777" w:rsidR="00207E36" w:rsidRPr="00BC06BE" w:rsidRDefault="00207E36" w:rsidP="00BB5B26">
            <w:pPr>
              <w:pStyle w:val="TAC"/>
              <w:jc w:val="left"/>
              <w:rPr>
                <w:rFonts w:ascii="Times New Roman" w:hAnsi="Times New Roman"/>
                <w:b/>
                <w:szCs w:val="18"/>
                <w:lang w:eastAsia="ja-JP"/>
              </w:rPr>
            </w:pPr>
            <w:r w:rsidRPr="00BC06BE">
              <w:rPr>
                <w:rFonts w:ascii="Times New Roman" w:hAnsi="Times New Roman"/>
                <w:b/>
                <w:szCs w:val="18"/>
                <w:lang w:eastAsia="ja-JP"/>
              </w:rPr>
              <w:t>Group:</w:t>
            </w:r>
            <w:r w:rsidRPr="00BC06BE">
              <w:rPr>
                <w:rFonts w:ascii="Times New Roman" w:hAnsi="Times New Roman"/>
                <w:szCs w:val="18"/>
                <w:lang w:eastAsia="ja-JP"/>
              </w:rPr>
              <w:t xml:space="preserve">  </w:t>
            </w:r>
            <w:r w:rsidRPr="00BC06BE">
              <w:rPr>
                <w:rFonts w:ascii="Times New Roman" w:hAnsi="Times New Roman"/>
                <w:b/>
                <w:szCs w:val="18"/>
                <w:lang w:eastAsia="ja-JP"/>
              </w:rPr>
              <w:t>Generic</w:t>
            </w:r>
          </w:p>
          <w:p w14:paraId="4681FD80" w14:textId="77777777" w:rsidR="00207E36" w:rsidRPr="00BC06BE" w:rsidRDefault="00207E36" w:rsidP="00BB5B26">
            <w:pPr>
              <w:spacing w:after="0"/>
              <w:jc w:val="both"/>
              <w:rPr>
                <w:rFonts w:eastAsia="맑은 고딕"/>
                <w:sz w:val="18"/>
                <w:szCs w:val="18"/>
              </w:rPr>
            </w:pPr>
          </w:p>
          <w:p w14:paraId="03E6F5B0" w14:textId="77777777" w:rsidR="00207E36" w:rsidRPr="00BC06BE" w:rsidRDefault="00207E36" w:rsidP="00BB5B26">
            <w:pPr>
              <w:spacing w:after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 w:rsidRPr="00BC06BE">
              <w:rPr>
                <w:rFonts w:eastAsia="맑은 고딕"/>
                <w:sz w:val="18"/>
                <w:szCs w:val="18"/>
              </w:rPr>
              <w:t>Impact to E-UTRA(N) by UE supporting only 5G RAT(s) based V2X communication shall be minimized.</w:t>
            </w:r>
          </w:p>
        </w:tc>
      </w:tr>
    </w:tbl>
    <w:p w14:paraId="7A17234C" w14:textId="18A1883F" w:rsidR="006F5FBF" w:rsidRPr="006F5FBF" w:rsidRDefault="00A76E54" w:rsidP="00615F41">
      <w:pPr>
        <w:spacing w:after="0"/>
        <w:rPr>
          <w:rFonts w:eastAsia="맑은 고딕"/>
          <w:sz w:val="22"/>
          <w:szCs w:val="22"/>
          <w:lang w:eastAsia="ko-KR"/>
        </w:rPr>
      </w:pPr>
      <w:r>
        <w:rPr>
          <w:rFonts w:eastAsia="MS Mincho"/>
          <w:sz w:val="22"/>
          <w:szCs w:val="22"/>
          <w:lang w:eastAsia="ja-JP"/>
        </w:rPr>
        <w:t xml:space="preserve">Thus, the first CPR in the above table should be </w:t>
      </w:r>
      <w:r w:rsidR="007E65E6">
        <w:rPr>
          <w:rFonts w:eastAsia="MS Mincho"/>
          <w:sz w:val="22"/>
          <w:szCs w:val="22"/>
          <w:lang w:eastAsia="ja-JP"/>
        </w:rPr>
        <w:t>brought back</w:t>
      </w:r>
      <w:r>
        <w:rPr>
          <w:rFonts w:eastAsia="MS Mincho"/>
          <w:sz w:val="22"/>
          <w:szCs w:val="22"/>
          <w:lang w:eastAsia="ja-JP"/>
        </w:rPr>
        <w:t xml:space="preserve"> in</w:t>
      </w:r>
      <w:r w:rsidR="007E65E6">
        <w:rPr>
          <w:rFonts w:eastAsia="MS Mincho"/>
          <w:sz w:val="22"/>
          <w:szCs w:val="22"/>
          <w:lang w:eastAsia="ja-JP"/>
        </w:rPr>
        <w:t>to</w:t>
      </w:r>
      <w:r>
        <w:rPr>
          <w:rFonts w:eastAsia="MS Mincho"/>
          <w:sz w:val="22"/>
          <w:szCs w:val="22"/>
          <w:lang w:eastAsia="ja-JP"/>
        </w:rPr>
        <w:t xml:space="preserve"> the consolidated potential requirements</w:t>
      </w:r>
      <w:r w:rsidR="006F5FBF">
        <w:rPr>
          <w:rFonts w:eastAsia="MS Mincho"/>
          <w:sz w:val="22"/>
          <w:szCs w:val="22"/>
          <w:lang w:eastAsia="ja-JP"/>
        </w:rPr>
        <w:t xml:space="preserve">. </w:t>
      </w:r>
      <w:r w:rsidR="006F5FBF">
        <w:rPr>
          <w:rFonts w:eastAsia="맑은 고딕" w:hint="eastAsia"/>
          <w:sz w:val="22"/>
          <w:szCs w:val="22"/>
          <w:lang w:eastAsia="ko-KR"/>
        </w:rPr>
        <w:t>BTW, the term</w:t>
      </w:r>
      <w:r w:rsidR="006F5FBF">
        <w:rPr>
          <w:rFonts w:eastAsia="맑은 고딕"/>
          <w:sz w:val="22"/>
          <w:szCs w:val="22"/>
          <w:lang w:eastAsia="ko-KR"/>
        </w:rPr>
        <w:t xml:space="preserve"> </w:t>
      </w:r>
      <w:r w:rsidR="006F5FBF">
        <w:rPr>
          <w:rFonts w:eastAsia="맑은 고딕" w:hint="eastAsia"/>
          <w:sz w:val="22"/>
          <w:szCs w:val="22"/>
          <w:lang w:eastAsia="ko-KR"/>
        </w:rPr>
        <w:t>5G RA(N)</w:t>
      </w:r>
      <w:r w:rsidR="006F5FBF">
        <w:rPr>
          <w:rFonts w:eastAsia="맑은 고딕"/>
          <w:sz w:val="22"/>
          <w:szCs w:val="22"/>
          <w:lang w:eastAsia="ko-KR"/>
        </w:rPr>
        <w:t xml:space="preserve"> or 5G RAT(s) was originally intended to mean NR. Thus, improved wording is needed.</w:t>
      </w:r>
    </w:p>
    <w:p w14:paraId="252FAE72" w14:textId="77777777" w:rsidR="00207E36" w:rsidRPr="00207E36" w:rsidRDefault="00207E36" w:rsidP="00615F41">
      <w:pPr>
        <w:spacing w:after="0"/>
        <w:rPr>
          <w:rFonts w:eastAsia="맑은 고딕"/>
          <w:color w:val="FF0000"/>
          <w:sz w:val="18"/>
          <w:szCs w:val="18"/>
          <w:highlight w:val="yellow"/>
          <w:lang w:eastAsia="ko-KR"/>
        </w:rPr>
      </w:pPr>
    </w:p>
    <w:p w14:paraId="4BDFEE72" w14:textId="3BA7B158" w:rsidR="00534A99" w:rsidRPr="00185344" w:rsidRDefault="00534A99" w:rsidP="00534A9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Proposal</w:t>
      </w:r>
    </w:p>
    <w:p w14:paraId="48E13740" w14:textId="77777777" w:rsidR="001323B6" w:rsidRPr="00CF468A" w:rsidRDefault="00974880" w:rsidP="00185344">
      <w:pPr>
        <w:spacing w:after="0"/>
        <w:rPr>
          <w:rFonts w:eastAsia="MS Mincho"/>
          <w:lang w:eastAsia="ja-JP"/>
        </w:rPr>
      </w:pPr>
      <w:r w:rsidRPr="00CF468A">
        <w:rPr>
          <w:rFonts w:eastAsia="MS Mincho"/>
          <w:lang w:eastAsia="ja-JP"/>
        </w:rPr>
        <w:t xml:space="preserve">It is proposed </w:t>
      </w:r>
    </w:p>
    <w:p w14:paraId="00719243" w14:textId="023CF953" w:rsidR="009E2E68" w:rsidRPr="00CF468A" w:rsidRDefault="00974880" w:rsidP="001323B6">
      <w:pPr>
        <w:pStyle w:val="af6"/>
        <w:numPr>
          <w:ilvl w:val="0"/>
          <w:numId w:val="33"/>
        </w:numPr>
        <w:rPr>
          <w:rFonts w:eastAsia="MS Mincho"/>
          <w:sz w:val="20"/>
          <w:szCs w:val="20"/>
          <w:lang w:eastAsia="ja-JP"/>
        </w:rPr>
      </w:pPr>
      <w:r w:rsidRPr="00CF468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to add </w:t>
      </w:r>
      <w:r w:rsidR="009E2E68" w:rsidRPr="00CF468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PR to CPR mapping </w:t>
      </w:r>
      <w:r w:rsidRPr="00CF468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information in</w:t>
      </w:r>
      <w:r w:rsidR="009E2E68" w:rsidRPr="00CF468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the annex of</w:t>
      </w:r>
      <w:r w:rsidRPr="00CF468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22.886</w:t>
      </w:r>
    </w:p>
    <w:p w14:paraId="71AE06BF" w14:textId="78359F38" w:rsidR="009E2E68" w:rsidRPr="00CF468A" w:rsidRDefault="009E2E68" w:rsidP="00BB5B26">
      <w:pPr>
        <w:pStyle w:val="af6"/>
        <w:numPr>
          <w:ilvl w:val="0"/>
          <w:numId w:val="33"/>
        </w:numPr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CF468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to add omitted CPR </w:t>
      </w:r>
    </w:p>
    <w:p w14:paraId="59F529B5" w14:textId="2CF52194" w:rsidR="00F44CAA" w:rsidRPr="00CF468A" w:rsidRDefault="00F44CAA" w:rsidP="00F44CAA">
      <w:pPr>
        <w:pStyle w:val="af6"/>
        <w:numPr>
          <w:ilvl w:val="1"/>
          <w:numId w:val="33"/>
        </w:numPr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CF468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to improve the wording for 5G RA(N), 5G RAT(s)</w:t>
      </w:r>
    </w:p>
    <w:p w14:paraId="382FA2B9" w14:textId="448920ED" w:rsidR="009D6EF0" w:rsidRPr="00CF468A" w:rsidRDefault="006C7E35" w:rsidP="009E2E68">
      <w:pPr>
        <w:rPr>
          <w:rFonts w:eastAsia="MS Mincho"/>
          <w:lang w:eastAsia="ja-JP"/>
        </w:rPr>
      </w:pPr>
      <w:r w:rsidRPr="00CF468A">
        <w:rPr>
          <w:rFonts w:eastAsia="MS Mincho"/>
          <w:lang w:eastAsia="ja-JP"/>
        </w:rPr>
        <w:t>Accompanying CR</w:t>
      </w:r>
      <w:r w:rsidR="00BB5B26" w:rsidRPr="00CF468A">
        <w:rPr>
          <w:rFonts w:eastAsia="MS Mincho"/>
          <w:lang w:eastAsia="ja-JP"/>
        </w:rPr>
        <w:t xml:space="preserve"> for mapping information</w:t>
      </w:r>
      <w:r w:rsidRPr="00CF468A">
        <w:rPr>
          <w:rFonts w:eastAsia="MS Mincho"/>
          <w:lang w:eastAsia="ja-JP"/>
        </w:rPr>
        <w:t xml:space="preserve"> is in S1-17</w:t>
      </w:r>
      <w:r w:rsidR="009D6EF0" w:rsidRPr="00CF468A">
        <w:rPr>
          <w:rFonts w:eastAsia="MS Mincho"/>
          <w:lang w:eastAsia="ja-JP"/>
        </w:rPr>
        <w:t>0</w:t>
      </w:r>
      <w:r w:rsidR="00CF468A">
        <w:rPr>
          <w:rFonts w:eastAsia="MS Mincho"/>
          <w:lang w:eastAsia="ja-JP"/>
        </w:rPr>
        <w:t>068</w:t>
      </w:r>
      <w:r w:rsidR="001B2539" w:rsidRPr="00CF468A">
        <w:rPr>
          <w:rFonts w:eastAsia="MS Mincho"/>
          <w:lang w:eastAsia="ja-JP"/>
        </w:rPr>
        <w:t>, which further includes the outcome of S1-17</w:t>
      </w:r>
      <w:r w:rsidR="009D6EF0" w:rsidRPr="00CF468A">
        <w:rPr>
          <w:rFonts w:eastAsia="MS Mincho"/>
          <w:lang w:eastAsia="ja-JP"/>
        </w:rPr>
        <w:t>0</w:t>
      </w:r>
      <w:r w:rsidR="00CF468A">
        <w:rPr>
          <w:rFonts w:eastAsia="MS Mincho"/>
          <w:lang w:eastAsia="ja-JP"/>
        </w:rPr>
        <w:t>067</w:t>
      </w:r>
      <w:r w:rsidR="001B2539" w:rsidRPr="00CF468A">
        <w:rPr>
          <w:rFonts w:eastAsia="MS Mincho"/>
          <w:lang w:eastAsia="ja-JP"/>
        </w:rPr>
        <w:t>.</w:t>
      </w:r>
    </w:p>
    <w:p w14:paraId="326CAB5E" w14:textId="5317FB54" w:rsidR="009D6EF0" w:rsidRPr="00CF468A" w:rsidRDefault="009D6EF0" w:rsidP="009D6EF0">
      <w:pPr>
        <w:rPr>
          <w:rFonts w:eastAsia="MS Mincho"/>
          <w:lang w:eastAsia="ja-JP"/>
        </w:rPr>
      </w:pPr>
      <w:r w:rsidRPr="00CF468A">
        <w:rPr>
          <w:rFonts w:eastAsia="MS Mincho"/>
          <w:lang w:eastAsia="ja-JP"/>
        </w:rPr>
        <w:t>Accompanying CR for missing CPR is in S1-170</w:t>
      </w:r>
      <w:r w:rsidR="00C017DD">
        <w:rPr>
          <w:rFonts w:eastAsia="MS Mincho"/>
          <w:lang w:eastAsia="ja-JP"/>
        </w:rPr>
        <w:t>069</w:t>
      </w:r>
      <w:r w:rsidRPr="00CF468A">
        <w:rPr>
          <w:rFonts w:eastAsia="MS Mincho"/>
          <w:lang w:eastAsia="ja-JP"/>
        </w:rPr>
        <w:t>, which further includes the outcome of S1-170</w:t>
      </w:r>
      <w:r w:rsidR="00C017DD">
        <w:rPr>
          <w:rFonts w:eastAsia="MS Mincho"/>
          <w:lang w:eastAsia="ja-JP"/>
        </w:rPr>
        <w:t>067</w:t>
      </w:r>
      <w:bookmarkStart w:id="2" w:name="_GoBack"/>
      <w:bookmarkEnd w:id="2"/>
      <w:r w:rsidRPr="00CF468A">
        <w:rPr>
          <w:rFonts w:eastAsia="MS Mincho"/>
          <w:lang w:eastAsia="ja-JP"/>
        </w:rPr>
        <w:t>.</w:t>
      </w:r>
    </w:p>
    <w:p w14:paraId="7732D4D1" w14:textId="168269FA" w:rsidR="00F50EFF" w:rsidRPr="009D6EF0" w:rsidRDefault="00F50EFF" w:rsidP="009E2E68">
      <w:pPr>
        <w:rPr>
          <w:rFonts w:eastAsia="MS Mincho"/>
          <w:sz w:val="22"/>
          <w:szCs w:val="22"/>
          <w:lang w:eastAsia="ja-JP"/>
        </w:rPr>
      </w:pPr>
    </w:p>
    <w:p w14:paraId="5CB0AFE5" w14:textId="50B5543C" w:rsidR="00CC49EF" w:rsidRPr="00A27617" w:rsidRDefault="00CC49EF" w:rsidP="00CC49EF">
      <w:pPr>
        <w:pStyle w:val="9"/>
      </w:pPr>
      <w:bookmarkStart w:id="3" w:name="_Toc467158167"/>
      <w:r w:rsidRPr="00235394">
        <w:t xml:space="preserve">Annex </w:t>
      </w:r>
      <w:r>
        <w:t>B</w:t>
      </w:r>
      <w:r w:rsidRPr="00235394">
        <w:t>:</w:t>
      </w:r>
      <w:r w:rsidRPr="00235394">
        <w:br/>
      </w:r>
      <w:r w:rsidRPr="00A27617">
        <w:t xml:space="preserve">Mapping </w:t>
      </w:r>
      <w:r>
        <w:t>t</w:t>
      </w:r>
      <w:r w:rsidRPr="00A27617">
        <w:t xml:space="preserve">able between </w:t>
      </w:r>
      <w:r w:rsidR="008513B7">
        <w:t>C</w:t>
      </w:r>
      <w:r w:rsidRPr="00A27617">
        <w:t>PRs and PRs</w:t>
      </w:r>
      <w:bookmarkEnd w:id="3"/>
    </w:p>
    <w:p w14:paraId="03F04159" w14:textId="2F31F828" w:rsidR="008513B7" w:rsidRDefault="008513B7" w:rsidP="00663AEE">
      <w:pPr>
        <w:pStyle w:val="TH"/>
      </w:pPr>
      <w:r w:rsidRPr="00747428">
        <w:t xml:space="preserve">Table </w:t>
      </w:r>
      <w:r>
        <w:t>B-1 Mapping between CPRs and PRs</w:t>
      </w:r>
    </w:p>
    <w:tbl>
      <w:tblPr>
        <w:tblW w:w="3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85"/>
      </w:tblGrid>
      <w:tr w:rsidR="00663AEE" w:rsidRPr="003311B3" w14:paraId="33A298DE" w14:textId="77777777" w:rsidTr="00663AEE">
        <w:trPr>
          <w:trHeight w:val="27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B56E" w14:textId="07BFF646" w:rsidR="00663AEE" w:rsidRPr="00747428" w:rsidRDefault="00663AEE" w:rsidP="00663AEE">
            <w:pPr>
              <w:pStyle w:val="TAH"/>
            </w:pPr>
            <w:r>
              <w:rPr>
                <w:rFonts w:hint="eastAsia"/>
              </w:rPr>
              <w:t>CPR #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49BDB" w14:textId="1ABE0B30" w:rsidR="00663AEE" w:rsidRPr="003311B3" w:rsidRDefault="00663AEE" w:rsidP="00663AEE">
            <w:pPr>
              <w:pStyle w:val="TAH"/>
              <w:rPr>
                <w:rFonts w:eastAsia="맑은 고딕"/>
                <w:lang w:eastAsia="ko-KR"/>
              </w:rPr>
            </w:pPr>
            <w:r w:rsidRPr="003311B3">
              <w:rPr>
                <w:rFonts w:eastAsia="맑은 고딕"/>
                <w:lang w:eastAsia="ko-KR"/>
              </w:rPr>
              <w:t>PR #</w:t>
            </w:r>
          </w:p>
        </w:tc>
      </w:tr>
      <w:tr w:rsidR="00663AEE" w:rsidRPr="003311B3" w14:paraId="6E86C408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FCF531D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CPR.G-001</w:t>
            </w:r>
          </w:p>
        </w:tc>
        <w:tc>
          <w:tcPr>
            <w:tcW w:w="1985" w:type="dxa"/>
            <w:vAlign w:val="center"/>
          </w:tcPr>
          <w:p w14:paraId="585C2103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3311B3">
              <w:rPr>
                <w:color w:val="000000"/>
              </w:rPr>
              <w:t>PR.5.1-001</w:t>
            </w:r>
            <w:r>
              <w:rPr>
                <w:color w:val="000000"/>
              </w:rPr>
              <w:t>]</w:t>
            </w:r>
          </w:p>
        </w:tc>
      </w:tr>
      <w:tr w:rsidR="00663AEE" w:rsidRPr="003311B3" w14:paraId="1FDA23A6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31B6024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CPR.G-002</w:t>
            </w:r>
          </w:p>
        </w:tc>
        <w:tc>
          <w:tcPr>
            <w:tcW w:w="1985" w:type="dxa"/>
            <w:vAlign w:val="center"/>
          </w:tcPr>
          <w:p w14:paraId="2BCD75C5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[PR.5.1-003]</w:t>
            </w:r>
          </w:p>
        </w:tc>
      </w:tr>
      <w:tr w:rsidR="00663AEE" w:rsidRPr="003311B3" w14:paraId="60CCD0BA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E965A5E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1985" w:type="dxa"/>
            <w:vAlign w:val="center"/>
          </w:tcPr>
          <w:p w14:paraId="0B78F52B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[PR.5.1-005]</w:t>
            </w:r>
          </w:p>
        </w:tc>
      </w:tr>
      <w:tr w:rsidR="00663AEE" w:rsidRPr="003311B3" w14:paraId="0115BB39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C706CB4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1985" w:type="dxa"/>
            <w:vAlign w:val="center"/>
          </w:tcPr>
          <w:p w14:paraId="561487D1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[PR.5.1-007]</w:t>
            </w:r>
            <w:r w:rsidRPr="003311B3">
              <w:tab/>
            </w:r>
          </w:p>
        </w:tc>
      </w:tr>
      <w:tr w:rsidR="00663AEE" w:rsidRPr="003311B3" w14:paraId="1287BC61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9BC204C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1985" w:type="dxa"/>
            <w:vAlign w:val="center"/>
          </w:tcPr>
          <w:p w14:paraId="21B1A00C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[PR.5.1-008]</w:t>
            </w:r>
            <w:r w:rsidRPr="003311B3">
              <w:tab/>
            </w:r>
          </w:p>
        </w:tc>
      </w:tr>
      <w:tr w:rsidR="00663AEE" w:rsidRPr="003311B3" w14:paraId="7E11606E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C5284BD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1985" w:type="dxa"/>
            <w:vAlign w:val="center"/>
          </w:tcPr>
          <w:p w14:paraId="2086136E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[PR.5.1-009]</w:t>
            </w:r>
          </w:p>
        </w:tc>
      </w:tr>
      <w:tr w:rsidR="00663AEE" w:rsidRPr="003311B3" w14:paraId="5F222034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BAD6095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1985" w:type="dxa"/>
            <w:vAlign w:val="center"/>
          </w:tcPr>
          <w:p w14:paraId="6D931337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[PR-5.5-007]</w:t>
            </w:r>
            <w:r w:rsidRPr="003311B3">
              <w:tab/>
            </w:r>
          </w:p>
        </w:tc>
      </w:tr>
      <w:tr w:rsidR="00663AEE" w:rsidRPr="003311B3" w14:paraId="40096391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B3A4A0D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8</w:t>
            </w:r>
          </w:p>
        </w:tc>
        <w:tc>
          <w:tcPr>
            <w:tcW w:w="1985" w:type="dxa"/>
            <w:vAlign w:val="center"/>
          </w:tcPr>
          <w:p w14:paraId="5F5EF0EF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[PR-5.5-009]</w:t>
            </w:r>
          </w:p>
        </w:tc>
      </w:tr>
      <w:tr w:rsidR="00663AEE" w:rsidRPr="003311B3" w14:paraId="479FA1BD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33D787C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CPR.G-00</w:t>
            </w:r>
            <w:r w:rsidRPr="003311B3">
              <w:rPr>
                <w:rFonts w:eastAsia="맑은 고딕"/>
                <w:color w:val="000000"/>
                <w:lang w:eastAsia="ko-KR"/>
              </w:rPr>
              <w:t>9</w:t>
            </w:r>
          </w:p>
        </w:tc>
        <w:tc>
          <w:tcPr>
            <w:tcW w:w="1985" w:type="dxa"/>
            <w:vAlign w:val="center"/>
          </w:tcPr>
          <w:p w14:paraId="52C67B4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[PR-5.5-010]</w:t>
            </w:r>
          </w:p>
        </w:tc>
      </w:tr>
      <w:tr w:rsidR="00663AEE" w:rsidRPr="003311B3" w14:paraId="7F98F35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20CABF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10</w:t>
            </w:r>
          </w:p>
        </w:tc>
        <w:tc>
          <w:tcPr>
            <w:tcW w:w="1985" w:type="dxa"/>
            <w:vAlign w:val="center"/>
          </w:tcPr>
          <w:p w14:paraId="487CC8C4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[PR-5.3-004]</w:t>
            </w:r>
          </w:p>
        </w:tc>
      </w:tr>
      <w:tr w:rsidR="00663AEE" w:rsidRPr="003311B3" w14:paraId="4E12C411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9BD806B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11</w:t>
            </w:r>
          </w:p>
        </w:tc>
        <w:tc>
          <w:tcPr>
            <w:tcW w:w="1985" w:type="dxa"/>
            <w:vAlign w:val="center"/>
          </w:tcPr>
          <w:p w14:paraId="6A50BF3D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[PR.5.4-002]</w:t>
            </w:r>
          </w:p>
        </w:tc>
      </w:tr>
      <w:tr w:rsidR="00663AEE" w:rsidRPr="003311B3" w14:paraId="358F0DEA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0F8A0E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12</w:t>
            </w:r>
          </w:p>
        </w:tc>
        <w:tc>
          <w:tcPr>
            <w:tcW w:w="1985" w:type="dxa"/>
            <w:vAlign w:val="center"/>
          </w:tcPr>
          <w:p w14:paraId="01047BF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[PR.5.7-002]</w:t>
            </w:r>
          </w:p>
        </w:tc>
      </w:tr>
      <w:tr w:rsidR="00663AEE" w:rsidRPr="003311B3" w14:paraId="22EB3F47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C15919A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CPR.G-01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1985" w:type="dxa"/>
            <w:vAlign w:val="center"/>
          </w:tcPr>
          <w:p w14:paraId="24B53EF1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[PR.5.7-003]</w:t>
            </w:r>
          </w:p>
        </w:tc>
      </w:tr>
      <w:tr w:rsidR="00663AEE" w:rsidRPr="003311B3" w14:paraId="7F607D1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5E75B63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CPR.G-01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1985" w:type="dxa"/>
            <w:vAlign w:val="center"/>
          </w:tcPr>
          <w:p w14:paraId="167411BA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[PR-5.8-001]</w:t>
            </w:r>
          </w:p>
        </w:tc>
      </w:tr>
      <w:tr w:rsidR="00663AEE" w:rsidRPr="003311B3" w14:paraId="4FC1F212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3AD179B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CPR.G-01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1985" w:type="dxa"/>
            <w:vAlign w:val="center"/>
          </w:tcPr>
          <w:p w14:paraId="57BD19D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[PR-5.10-008]</w:t>
            </w:r>
          </w:p>
        </w:tc>
      </w:tr>
      <w:tr w:rsidR="00663AEE" w:rsidRPr="003311B3" w14:paraId="4D5565D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E707720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16</w:t>
            </w:r>
          </w:p>
        </w:tc>
        <w:tc>
          <w:tcPr>
            <w:tcW w:w="1985" w:type="dxa"/>
            <w:vAlign w:val="center"/>
          </w:tcPr>
          <w:p w14:paraId="09A63EF2" w14:textId="77777777" w:rsidR="00663AEE" w:rsidRDefault="00663AEE" w:rsidP="00061F35">
            <w:pPr>
              <w:spacing w:after="0"/>
              <w:jc w:val="both"/>
              <w:rPr>
                <w:rFonts w:eastAsia="맑은 고딕"/>
              </w:rPr>
            </w:pPr>
            <w:r w:rsidRPr="003311B3">
              <w:t>[PR.5.14</w:t>
            </w:r>
            <w:r w:rsidRPr="003311B3">
              <w:rPr>
                <w:rFonts w:eastAsia="맑은 고딕"/>
              </w:rPr>
              <w:t>-001]</w:t>
            </w:r>
            <w:r w:rsidRPr="003311B3">
              <w:rPr>
                <w:rFonts w:eastAsia="맑은 고딕"/>
              </w:rPr>
              <w:tab/>
            </w:r>
          </w:p>
          <w:p w14:paraId="49C9758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[PR.5.14</w:t>
            </w:r>
            <w:r w:rsidRPr="003311B3">
              <w:rPr>
                <w:rFonts w:eastAsia="맑은 고딕"/>
              </w:rPr>
              <w:t>-00</w:t>
            </w:r>
            <w:r>
              <w:rPr>
                <w:rFonts w:eastAsia="맑은 고딕"/>
              </w:rPr>
              <w:t>2</w:t>
            </w:r>
            <w:r w:rsidRPr="003311B3">
              <w:rPr>
                <w:rFonts w:eastAsia="맑은 고딕"/>
              </w:rPr>
              <w:t>]</w:t>
            </w:r>
            <w:r w:rsidRPr="003311B3">
              <w:rPr>
                <w:rFonts w:eastAsia="맑은 고딕"/>
              </w:rPr>
              <w:tab/>
            </w:r>
          </w:p>
        </w:tc>
      </w:tr>
      <w:tr w:rsidR="00663AEE" w:rsidRPr="00602E9E" w14:paraId="01BE458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031E94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17</w:t>
            </w:r>
          </w:p>
        </w:tc>
        <w:tc>
          <w:tcPr>
            <w:tcW w:w="1985" w:type="dxa"/>
            <w:vAlign w:val="center"/>
          </w:tcPr>
          <w:p w14:paraId="1101096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[PR.5.15</w:t>
            </w:r>
            <w:r w:rsidRPr="003311B3">
              <w:rPr>
                <w:rFonts w:eastAsia="맑은 고딕"/>
              </w:rPr>
              <w:t>-001]</w:t>
            </w:r>
          </w:p>
        </w:tc>
      </w:tr>
      <w:tr w:rsidR="00663AEE" w:rsidRPr="00653B71" w14:paraId="6DE8C6BA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B7F296E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18</w:t>
            </w:r>
          </w:p>
        </w:tc>
        <w:tc>
          <w:tcPr>
            <w:tcW w:w="1985" w:type="dxa"/>
            <w:vAlign w:val="center"/>
          </w:tcPr>
          <w:p w14:paraId="443F11A7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[PR.5.18</w:t>
            </w:r>
            <w:r w:rsidRPr="003311B3">
              <w:rPr>
                <w:rFonts w:eastAsia="맑은 고딕"/>
              </w:rPr>
              <w:t>-001]</w:t>
            </w:r>
          </w:p>
        </w:tc>
      </w:tr>
      <w:tr w:rsidR="00663AEE" w:rsidRPr="003311B3" w14:paraId="49067F92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61CD199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19</w:t>
            </w:r>
          </w:p>
        </w:tc>
        <w:tc>
          <w:tcPr>
            <w:tcW w:w="1985" w:type="dxa"/>
            <w:vAlign w:val="center"/>
          </w:tcPr>
          <w:p w14:paraId="53242380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[PR.5.18</w:t>
            </w:r>
            <w:r w:rsidRPr="003311B3">
              <w:rPr>
                <w:rFonts w:eastAsia="맑은 고딕"/>
              </w:rPr>
              <w:t>-002]</w:t>
            </w:r>
          </w:p>
        </w:tc>
      </w:tr>
      <w:tr w:rsidR="00663AEE" w:rsidRPr="003311B3" w14:paraId="2BE1F1B3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958E047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20</w:t>
            </w:r>
          </w:p>
        </w:tc>
        <w:tc>
          <w:tcPr>
            <w:tcW w:w="1985" w:type="dxa"/>
            <w:vAlign w:val="center"/>
          </w:tcPr>
          <w:p w14:paraId="11161C0A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US"/>
              </w:rPr>
              <w:t>[PR.5.18-003]</w:t>
            </w:r>
            <w:r w:rsidRPr="003311B3">
              <w:rPr>
                <w:lang w:val="en-US"/>
              </w:rPr>
              <w:tab/>
            </w:r>
          </w:p>
        </w:tc>
      </w:tr>
      <w:tr w:rsidR="00663AEE" w:rsidRPr="003311B3" w14:paraId="417760E7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6023376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21</w:t>
            </w:r>
          </w:p>
        </w:tc>
        <w:tc>
          <w:tcPr>
            <w:tcW w:w="1985" w:type="dxa"/>
            <w:vAlign w:val="center"/>
          </w:tcPr>
          <w:p w14:paraId="706A848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[PR.5.18</w:t>
            </w:r>
            <w:r w:rsidRPr="003311B3">
              <w:rPr>
                <w:rFonts w:eastAsia="맑은 고딕"/>
              </w:rPr>
              <w:t>-004]</w:t>
            </w:r>
          </w:p>
        </w:tc>
      </w:tr>
      <w:tr w:rsidR="00663AEE" w:rsidRPr="003311B3" w14:paraId="5CA23E69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BCD4BD9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22</w:t>
            </w:r>
          </w:p>
        </w:tc>
        <w:tc>
          <w:tcPr>
            <w:tcW w:w="1985" w:type="dxa"/>
            <w:vAlign w:val="center"/>
          </w:tcPr>
          <w:p w14:paraId="09DAE995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[PR.5.19</w:t>
            </w:r>
            <w:r w:rsidRPr="003311B3">
              <w:rPr>
                <w:rFonts w:eastAsia="맑은 고딕"/>
              </w:rPr>
              <w:t>-001]</w:t>
            </w:r>
          </w:p>
        </w:tc>
      </w:tr>
      <w:tr w:rsidR="00663AEE" w:rsidRPr="003311B3" w14:paraId="30D23EA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7411D7B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23</w:t>
            </w:r>
          </w:p>
        </w:tc>
        <w:tc>
          <w:tcPr>
            <w:tcW w:w="1985" w:type="dxa"/>
            <w:vAlign w:val="center"/>
          </w:tcPr>
          <w:p w14:paraId="5420D78C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US"/>
              </w:rPr>
              <w:t>[PR-5.22-002]</w:t>
            </w:r>
          </w:p>
        </w:tc>
      </w:tr>
      <w:tr w:rsidR="00663AEE" w:rsidRPr="003311B3" w14:paraId="069B5864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CBB915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CPR.G-0</w:t>
            </w:r>
            <w:r w:rsidRPr="003311B3">
              <w:rPr>
                <w:rFonts w:eastAsia="맑은 고딕"/>
                <w:color w:val="000000"/>
                <w:lang w:eastAsia="ko-KR"/>
              </w:rPr>
              <w:t>24</w:t>
            </w:r>
          </w:p>
        </w:tc>
        <w:tc>
          <w:tcPr>
            <w:tcW w:w="1985" w:type="dxa"/>
            <w:vAlign w:val="center"/>
          </w:tcPr>
          <w:p w14:paraId="57C496E8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653B71">
              <w:rPr>
                <w:color w:val="000000"/>
              </w:rPr>
              <w:t>[PR-5.5-003a]</w:t>
            </w:r>
          </w:p>
        </w:tc>
      </w:tr>
      <w:tr w:rsidR="00663AEE" w:rsidRPr="003311B3" w14:paraId="6922EA16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09A9A3F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lastRenderedPageBreak/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1985" w:type="dxa"/>
            <w:vAlign w:val="center"/>
          </w:tcPr>
          <w:p w14:paraId="4E0E8568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[PR.5.1-004]</w:t>
            </w:r>
          </w:p>
        </w:tc>
      </w:tr>
      <w:tr w:rsidR="00663AEE" w:rsidRPr="003311B3" w14:paraId="31370237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B7B48A6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1985" w:type="dxa"/>
            <w:vAlign w:val="center"/>
          </w:tcPr>
          <w:p w14:paraId="4353403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[PR.5.17-001]</w:t>
            </w:r>
          </w:p>
        </w:tc>
      </w:tr>
      <w:tr w:rsidR="00663AEE" w:rsidRPr="003311B3" w14:paraId="7C7EEF46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65CBA4B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1985" w:type="dxa"/>
            <w:vAlign w:val="center"/>
          </w:tcPr>
          <w:p w14:paraId="5EED731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[PR-5.5-008]</w:t>
            </w:r>
          </w:p>
        </w:tc>
      </w:tr>
      <w:tr w:rsidR="00663AEE" w:rsidRPr="003311B3" w14:paraId="7017EA2E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CAE5BCC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1985" w:type="dxa"/>
            <w:vAlign w:val="center"/>
          </w:tcPr>
          <w:p w14:paraId="5D840CFA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[PR.5.1-002]</w:t>
            </w:r>
          </w:p>
          <w:p w14:paraId="2DF2AAF0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[PR.5.1-006]</w:t>
            </w:r>
          </w:p>
          <w:p w14:paraId="5194840A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[PR.5.1-010]</w:t>
            </w:r>
          </w:p>
          <w:p w14:paraId="499A5F14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[PR.5.1-011]</w:t>
            </w:r>
          </w:p>
        </w:tc>
      </w:tr>
      <w:tr w:rsidR="00663AEE" w:rsidRPr="003311B3" w14:paraId="7C28B8D4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07FE69D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1985" w:type="dxa"/>
            <w:vAlign w:val="center"/>
          </w:tcPr>
          <w:p w14:paraId="5106B740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[PR.5.1-002]</w:t>
            </w:r>
          </w:p>
          <w:p w14:paraId="09B0EC78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[PR.5.1-006]</w:t>
            </w:r>
          </w:p>
          <w:p w14:paraId="636C5F61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[PR-5.1-012]</w:t>
            </w:r>
          </w:p>
          <w:p w14:paraId="4F93F763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[PR-5.1-013]</w:t>
            </w:r>
          </w:p>
          <w:p w14:paraId="7A86610F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[PR-5.1-014]</w:t>
            </w:r>
          </w:p>
        </w:tc>
      </w:tr>
      <w:tr w:rsidR="00663AEE" w:rsidRPr="003311B3" w14:paraId="424C1BAD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1478744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1985" w:type="dxa"/>
            <w:vAlign w:val="center"/>
          </w:tcPr>
          <w:p w14:paraId="2457E39F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[PR.5.2-001]</w:t>
            </w:r>
          </w:p>
          <w:p w14:paraId="5AC41637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[PR.5.2-002]</w:t>
            </w:r>
          </w:p>
          <w:p w14:paraId="2F951273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[PR.5.2-003]</w:t>
            </w:r>
          </w:p>
        </w:tc>
      </w:tr>
      <w:tr w:rsidR="00663AEE" w:rsidRPr="003311B3" w14:paraId="3E064981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CCE9F9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1985" w:type="dxa"/>
            <w:vAlign w:val="center"/>
          </w:tcPr>
          <w:p w14:paraId="53299DC7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[PR-5.5-001]</w:t>
            </w:r>
          </w:p>
          <w:p w14:paraId="7E96C28A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[PR-5.5-002]</w:t>
            </w:r>
          </w:p>
          <w:p w14:paraId="78B233DF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[PR-5.5-003]</w:t>
            </w:r>
          </w:p>
        </w:tc>
      </w:tr>
      <w:tr w:rsidR="00663AEE" w:rsidRPr="003311B3" w14:paraId="382BB554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23EBE45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8</w:t>
            </w:r>
          </w:p>
        </w:tc>
        <w:tc>
          <w:tcPr>
            <w:tcW w:w="1985" w:type="dxa"/>
            <w:vAlign w:val="center"/>
          </w:tcPr>
          <w:p w14:paraId="0C2F8AB6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[PR-5.5-004]</w:t>
            </w:r>
          </w:p>
          <w:p w14:paraId="16E90FAF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[PR-5.5-005]</w:t>
            </w:r>
          </w:p>
          <w:p w14:paraId="060B5C75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[PR-5.5-006]</w:t>
            </w:r>
          </w:p>
        </w:tc>
      </w:tr>
      <w:tr w:rsidR="00663AEE" w:rsidRPr="003311B3" w14:paraId="68E82E81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FD83A31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9</w:t>
            </w:r>
          </w:p>
        </w:tc>
        <w:tc>
          <w:tcPr>
            <w:tcW w:w="1985" w:type="dxa"/>
            <w:vAlign w:val="center"/>
          </w:tcPr>
          <w:p w14:paraId="6AB37C88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[PR-5.12-003]</w:t>
            </w:r>
          </w:p>
          <w:p w14:paraId="02BD5137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[PR-5.12-005]</w:t>
            </w:r>
          </w:p>
          <w:p w14:paraId="33E15C5C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[PR-5.12-006]</w:t>
            </w:r>
            <w:r w:rsidRPr="003311B3">
              <w:tab/>
            </w:r>
          </w:p>
          <w:p w14:paraId="67A103CC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[PR-5.12-009]</w:t>
            </w:r>
            <w:r w:rsidRPr="003311B3">
              <w:tab/>
            </w:r>
          </w:p>
        </w:tc>
      </w:tr>
      <w:tr w:rsidR="00663AEE" w:rsidRPr="003311B3" w14:paraId="2DADB461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E4CED52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P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</w:t>
            </w:r>
            <w:r w:rsidRPr="003311B3">
              <w:rPr>
                <w:rFonts w:eastAsia="맑은 고딕"/>
                <w:color w:val="000000"/>
                <w:lang w:eastAsia="ko-KR"/>
              </w:rPr>
              <w:t>10</w:t>
            </w:r>
          </w:p>
        </w:tc>
        <w:tc>
          <w:tcPr>
            <w:tcW w:w="1985" w:type="dxa"/>
            <w:vAlign w:val="center"/>
          </w:tcPr>
          <w:p w14:paraId="27E03116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[PR-5.13-001]</w:t>
            </w:r>
            <w:r w:rsidRPr="003311B3">
              <w:tab/>
            </w:r>
          </w:p>
          <w:p w14:paraId="5EC7EDE2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[PR-5.13-003]</w:t>
            </w:r>
          </w:p>
          <w:p w14:paraId="36FDEF9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[PR-5.13-006]</w:t>
            </w:r>
            <w:r w:rsidRPr="003311B3">
              <w:tab/>
            </w:r>
          </w:p>
        </w:tc>
      </w:tr>
      <w:tr w:rsidR="00663AEE" w:rsidRPr="003311B3" w14:paraId="5FB1385B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BEDBB3C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CPR.P-0</w:t>
            </w:r>
            <w:r w:rsidRPr="003311B3">
              <w:rPr>
                <w:rFonts w:eastAsia="맑은 고딕"/>
                <w:color w:val="000000"/>
                <w:lang w:eastAsia="ko-KR"/>
              </w:rPr>
              <w:t>11</w:t>
            </w:r>
          </w:p>
        </w:tc>
        <w:tc>
          <w:tcPr>
            <w:tcW w:w="1985" w:type="dxa"/>
            <w:vAlign w:val="center"/>
          </w:tcPr>
          <w:p w14:paraId="2DC7F5BA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[PR-5.12-004]</w:t>
            </w:r>
          </w:p>
          <w:p w14:paraId="6B2AA74D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[PR-5.12-007]</w:t>
            </w:r>
          </w:p>
          <w:p w14:paraId="5E6137CC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[PR-5.12-005]</w:t>
            </w:r>
          </w:p>
          <w:p w14:paraId="52A66CA4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[PR-5.12-009]</w:t>
            </w:r>
            <w:r w:rsidRPr="003311B3">
              <w:tab/>
            </w:r>
          </w:p>
        </w:tc>
      </w:tr>
      <w:tr w:rsidR="00663AEE" w:rsidRPr="003311B3" w14:paraId="5D79B195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CCBE5C2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CPR.P-0</w:t>
            </w:r>
            <w:r w:rsidRPr="003311B3">
              <w:rPr>
                <w:rFonts w:eastAsia="맑은 고딕"/>
                <w:color w:val="000000"/>
                <w:lang w:eastAsia="ko-KR"/>
              </w:rPr>
              <w:t>12</w:t>
            </w:r>
          </w:p>
        </w:tc>
        <w:tc>
          <w:tcPr>
            <w:tcW w:w="1985" w:type="dxa"/>
            <w:vAlign w:val="center"/>
          </w:tcPr>
          <w:p w14:paraId="2882F27F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[PR-5.13-002]</w:t>
            </w:r>
            <w:r w:rsidRPr="003311B3">
              <w:tab/>
            </w:r>
          </w:p>
          <w:p w14:paraId="429DC3E2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[PR-5.13-006]</w:t>
            </w:r>
            <w:r w:rsidRPr="003311B3">
              <w:tab/>
            </w:r>
          </w:p>
          <w:p w14:paraId="3970957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[PR-5.13-004]</w:t>
            </w:r>
          </w:p>
        </w:tc>
      </w:tr>
      <w:tr w:rsidR="00663AEE" w:rsidRPr="003311B3" w14:paraId="1D11844B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09E8FF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1985" w:type="dxa"/>
            <w:vAlign w:val="center"/>
          </w:tcPr>
          <w:p w14:paraId="271802FB" w14:textId="77777777" w:rsidR="00663AEE" w:rsidRPr="003311B3" w:rsidRDefault="00663AEE" w:rsidP="00061F35">
            <w:pPr>
              <w:spacing w:after="0"/>
              <w:jc w:val="both"/>
              <w:rPr>
                <w:lang w:eastAsia="ja-JP"/>
              </w:rPr>
            </w:pPr>
            <w:r w:rsidRPr="003311B3">
              <w:rPr>
                <w:lang w:eastAsia="ja-JP"/>
              </w:rPr>
              <w:t>[PR-5.9-001]</w:t>
            </w:r>
          </w:p>
          <w:p w14:paraId="5F371B4B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[PR-5.9-002]</w:t>
            </w:r>
          </w:p>
        </w:tc>
      </w:tr>
      <w:tr w:rsidR="00663AEE" w:rsidRPr="003311B3" w14:paraId="65BBBB6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40D05EA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1985" w:type="dxa"/>
            <w:vAlign w:val="center"/>
          </w:tcPr>
          <w:p w14:paraId="22A8050B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[PR-5.10-001]</w:t>
            </w:r>
          </w:p>
          <w:p w14:paraId="22D62933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[PR-5.10-003]</w:t>
            </w:r>
          </w:p>
          <w:p w14:paraId="0CF757D5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[PR-5.10-006]</w:t>
            </w:r>
          </w:p>
          <w:p w14:paraId="07F132BD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[PR-5.10-009]</w:t>
            </w:r>
          </w:p>
          <w:p w14:paraId="4B344484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[PR-5.10-004]</w:t>
            </w:r>
            <w:r w:rsidRPr="003311B3">
              <w:rPr>
                <w:rFonts w:eastAsia="MS Mincho"/>
                <w:lang w:eastAsia="ja-JP"/>
              </w:rPr>
              <w:tab/>
            </w:r>
          </w:p>
          <w:p w14:paraId="2F355D3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[PR-5.10-005]</w:t>
            </w:r>
            <w:r w:rsidRPr="003311B3">
              <w:rPr>
                <w:rFonts w:eastAsia="MS Mincho"/>
                <w:lang w:eastAsia="ja-JP"/>
              </w:rPr>
              <w:tab/>
            </w:r>
          </w:p>
        </w:tc>
      </w:tr>
      <w:tr w:rsidR="00663AEE" w:rsidRPr="003311B3" w14:paraId="0C54829B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E1284A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1985" w:type="dxa"/>
            <w:vAlign w:val="center"/>
          </w:tcPr>
          <w:p w14:paraId="174355D4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[PR-5.11-001]</w:t>
            </w:r>
            <w:r w:rsidRPr="003311B3">
              <w:tab/>
            </w:r>
          </w:p>
          <w:p w14:paraId="0D40681B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[PR-5.11-003]</w:t>
            </w:r>
            <w:r w:rsidRPr="003311B3">
              <w:tab/>
            </w:r>
          </w:p>
          <w:p w14:paraId="7AE68F39" w14:textId="77777777" w:rsidR="00663AEE" w:rsidRPr="00333247" w:rsidRDefault="00663AEE" w:rsidP="00061F35">
            <w:pPr>
              <w:spacing w:after="0"/>
              <w:jc w:val="both"/>
            </w:pPr>
            <w:r w:rsidRPr="003311B3">
              <w:t>[PR-5.11-006]</w:t>
            </w:r>
            <w:r w:rsidRPr="003311B3">
              <w:tab/>
            </w:r>
          </w:p>
        </w:tc>
      </w:tr>
      <w:tr w:rsidR="00663AEE" w:rsidRPr="003311B3" w14:paraId="3AFA5578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1231D99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1985" w:type="dxa"/>
            <w:vAlign w:val="center"/>
          </w:tcPr>
          <w:p w14:paraId="69126EF3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[PR-5.10-002]</w:t>
            </w:r>
          </w:p>
          <w:p w14:paraId="03373E9E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[PR-5.10-004]</w:t>
            </w:r>
          </w:p>
          <w:p w14:paraId="7969DACF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[PR-5.10-007]</w:t>
            </w:r>
          </w:p>
          <w:p w14:paraId="6CFC25DE" w14:textId="77777777" w:rsidR="00663AEE" w:rsidRPr="003311B3" w:rsidRDefault="00663AEE" w:rsidP="00061F35">
            <w:pPr>
              <w:spacing w:after="0"/>
              <w:jc w:val="both"/>
              <w:rPr>
                <w:rFonts w:eastAsia="MS Mincho"/>
                <w:lang w:eastAsia="ja-JP"/>
              </w:rPr>
            </w:pPr>
            <w:r w:rsidRPr="003311B3">
              <w:rPr>
                <w:rFonts w:eastAsia="MS Mincho"/>
                <w:lang w:eastAsia="ja-JP"/>
              </w:rPr>
              <w:t>[PR-5.10-009]</w:t>
            </w:r>
          </w:p>
          <w:p w14:paraId="2045B15B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MS Mincho"/>
                <w:lang w:eastAsia="ja-JP"/>
              </w:rPr>
              <w:t>[PR-5.10-005]</w:t>
            </w:r>
            <w:r w:rsidRPr="003311B3">
              <w:rPr>
                <w:rFonts w:eastAsia="MS Mincho"/>
                <w:lang w:eastAsia="ja-JP"/>
              </w:rPr>
              <w:tab/>
            </w:r>
          </w:p>
        </w:tc>
      </w:tr>
      <w:tr w:rsidR="00663AEE" w:rsidRPr="003311B3" w14:paraId="1F655D2E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0ADB695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1985" w:type="dxa"/>
            <w:vAlign w:val="center"/>
          </w:tcPr>
          <w:p w14:paraId="724690CE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[PR-5.11-002],</w:t>
            </w:r>
          </w:p>
          <w:p w14:paraId="182E242D" w14:textId="77777777" w:rsidR="00663AEE" w:rsidRPr="003311B3" w:rsidRDefault="00663AEE" w:rsidP="00061F35">
            <w:pPr>
              <w:spacing w:after="0"/>
              <w:jc w:val="both"/>
            </w:pPr>
            <w:r w:rsidRPr="003311B3">
              <w:t>[PR-5.11-004],</w:t>
            </w:r>
          </w:p>
          <w:p w14:paraId="3D2E9735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[PR-5.11-006],</w:t>
            </w:r>
          </w:p>
        </w:tc>
      </w:tr>
      <w:tr w:rsidR="00663AEE" w:rsidRPr="003311B3" w14:paraId="74C1FAD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EB45FC4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1985" w:type="dxa"/>
            <w:vAlign w:val="center"/>
          </w:tcPr>
          <w:p w14:paraId="50CB6FA3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[PR-5.20-001]</w:t>
            </w:r>
          </w:p>
        </w:tc>
      </w:tr>
      <w:tr w:rsidR="00663AEE" w:rsidRPr="003311B3" w14:paraId="424B530F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0C23738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A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1985" w:type="dxa"/>
            <w:vAlign w:val="center"/>
          </w:tcPr>
          <w:p w14:paraId="188DBF59" w14:textId="77777777" w:rsidR="00663AEE" w:rsidRPr="003311B3" w:rsidRDefault="00663AEE" w:rsidP="00061F35">
            <w:pPr>
              <w:spacing w:after="0"/>
              <w:jc w:val="both"/>
              <w:rPr>
                <w:lang w:val="en-US"/>
              </w:rPr>
            </w:pPr>
            <w:r w:rsidRPr="003311B3">
              <w:rPr>
                <w:lang w:val="en-US"/>
              </w:rPr>
              <w:t>[PR-5.22-003]</w:t>
            </w:r>
          </w:p>
          <w:p w14:paraId="10F26C5D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US"/>
              </w:rPr>
              <w:t>[PR-5.22-001]</w:t>
            </w:r>
          </w:p>
        </w:tc>
      </w:tr>
      <w:tr w:rsidR="00663AEE" w:rsidRPr="003311B3" w14:paraId="6D1692E5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EBE326D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1985" w:type="dxa"/>
            <w:vAlign w:val="center"/>
          </w:tcPr>
          <w:p w14:paraId="66FF233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[PR-5.3-001]</w:t>
            </w:r>
            <w:r w:rsidRPr="003311B3">
              <w:rPr>
                <w:rFonts w:eastAsia="맑은 고딕"/>
              </w:rPr>
              <w:tab/>
            </w:r>
          </w:p>
          <w:p w14:paraId="64F65788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</w:rPr>
            </w:pPr>
            <w:r w:rsidRPr="003311B3">
              <w:rPr>
                <w:rFonts w:eastAsia="맑은 고딕"/>
              </w:rPr>
              <w:t>[PR-5.3-002]</w:t>
            </w:r>
            <w:r w:rsidRPr="003311B3">
              <w:rPr>
                <w:rFonts w:eastAsia="맑은 고딕"/>
              </w:rPr>
              <w:tab/>
            </w:r>
          </w:p>
          <w:p w14:paraId="5988EDD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[PR-5.3-003]</w:t>
            </w:r>
            <w:r w:rsidRPr="003311B3">
              <w:rPr>
                <w:rFonts w:eastAsia="맑은 고딕"/>
              </w:rPr>
              <w:tab/>
            </w:r>
          </w:p>
        </w:tc>
      </w:tr>
      <w:tr w:rsidR="00663AEE" w:rsidRPr="003311B3" w14:paraId="663D7FDC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60E52B4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1985" w:type="dxa"/>
            <w:vAlign w:val="center"/>
          </w:tcPr>
          <w:p w14:paraId="7209C4BA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</w:rPr>
            </w:pPr>
            <w:r w:rsidRPr="003311B3">
              <w:t>[PR.5.6-</w:t>
            </w:r>
            <w:r w:rsidRPr="003311B3">
              <w:rPr>
                <w:rFonts w:eastAsia="맑은 고딕"/>
              </w:rPr>
              <w:t>001]</w:t>
            </w:r>
          </w:p>
          <w:p w14:paraId="7BCCFEF0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</w:rPr>
            </w:pPr>
            <w:r w:rsidRPr="003311B3">
              <w:t>[PR.5.6-</w:t>
            </w:r>
            <w:r w:rsidRPr="003311B3">
              <w:rPr>
                <w:rFonts w:eastAsia="맑은 고딕"/>
              </w:rPr>
              <w:t>002]</w:t>
            </w:r>
          </w:p>
          <w:p w14:paraId="025D48A2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[PR.5.6-</w:t>
            </w:r>
            <w:r w:rsidRPr="003311B3">
              <w:rPr>
                <w:rFonts w:eastAsia="맑은 고딕"/>
              </w:rPr>
              <w:t>003]</w:t>
            </w:r>
          </w:p>
        </w:tc>
      </w:tr>
      <w:tr w:rsidR="00663AEE" w:rsidRPr="003311B3" w14:paraId="70AE6B82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05F0DDC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1985" w:type="dxa"/>
            <w:vAlign w:val="center"/>
          </w:tcPr>
          <w:p w14:paraId="55B8425A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[PR.5.6-004]</w:t>
            </w:r>
            <w:r w:rsidRPr="003311B3">
              <w:rPr>
                <w:rFonts w:eastAsia="맑은 고딕"/>
              </w:rPr>
              <w:tab/>
            </w:r>
          </w:p>
        </w:tc>
      </w:tr>
      <w:tr w:rsidR="00663AEE" w:rsidRPr="003311B3" w14:paraId="7DA3ED3E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E5F4F30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1985" w:type="dxa"/>
            <w:vAlign w:val="center"/>
          </w:tcPr>
          <w:p w14:paraId="65489796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[PR.5.6-005]</w:t>
            </w:r>
          </w:p>
        </w:tc>
      </w:tr>
      <w:tr w:rsidR="00663AEE" w:rsidRPr="003311B3" w14:paraId="4AD43047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4D1687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lastRenderedPageBreak/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5</w:t>
            </w:r>
          </w:p>
        </w:tc>
        <w:tc>
          <w:tcPr>
            <w:tcW w:w="1985" w:type="dxa"/>
            <w:vAlign w:val="center"/>
          </w:tcPr>
          <w:p w14:paraId="71FBFAC3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[PR.5.6-006]</w:t>
            </w:r>
          </w:p>
        </w:tc>
      </w:tr>
      <w:tr w:rsidR="00663AEE" w:rsidRPr="003311B3" w14:paraId="7CE8AE51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94CE5FD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6</w:t>
            </w:r>
          </w:p>
        </w:tc>
        <w:tc>
          <w:tcPr>
            <w:tcW w:w="1985" w:type="dxa"/>
            <w:vAlign w:val="center"/>
          </w:tcPr>
          <w:p w14:paraId="347B8A3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rFonts w:eastAsia="맑은 고딕"/>
              </w:rPr>
              <w:t>[PR.5.6-007]</w:t>
            </w:r>
          </w:p>
        </w:tc>
      </w:tr>
      <w:tr w:rsidR="00663AEE" w:rsidRPr="003311B3" w14:paraId="557992D0" w14:textId="77777777" w:rsidTr="00663AEE">
        <w:trPr>
          <w:trHeight w:val="23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5744388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7</w:t>
            </w:r>
          </w:p>
        </w:tc>
        <w:tc>
          <w:tcPr>
            <w:tcW w:w="1985" w:type="dxa"/>
            <w:vAlign w:val="center"/>
          </w:tcPr>
          <w:p w14:paraId="78CB1BB4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CA"/>
              </w:rPr>
              <w:t>[PR-5.16-001]</w:t>
            </w:r>
          </w:p>
        </w:tc>
      </w:tr>
      <w:tr w:rsidR="00663AEE" w:rsidRPr="003311B3" w14:paraId="1EB2CCAF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4020F2E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E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8</w:t>
            </w:r>
          </w:p>
        </w:tc>
        <w:tc>
          <w:tcPr>
            <w:tcW w:w="1985" w:type="dxa"/>
            <w:vAlign w:val="center"/>
          </w:tcPr>
          <w:p w14:paraId="66D77212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val="en-CA"/>
              </w:rPr>
              <w:t>[PR-5.16-002]</w:t>
            </w:r>
          </w:p>
        </w:tc>
      </w:tr>
      <w:tr w:rsidR="00663AEE" w:rsidRPr="003311B3" w14:paraId="065E9C8C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C6312A4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-001</w:t>
            </w:r>
          </w:p>
        </w:tc>
        <w:tc>
          <w:tcPr>
            <w:tcW w:w="1985" w:type="dxa"/>
            <w:vAlign w:val="center"/>
          </w:tcPr>
          <w:p w14:paraId="122D3317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[PR.5.4-001]</w:t>
            </w:r>
          </w:p>
        </w:tc>
      </w:tr>
      <w:tr w:rsidR="00663AEE" w:rsidRPr="003311B3" w14:paraId="2B3C6007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6A85623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-002</w:t>
            </w:r>
          </w:p>
        </w:tc>
        <w:tc>
          <w:tcPr>
            <w:tcW w:w="1985" w:type="dxa"/>
            <w:vAlign w:val="center"/>
          </w:tcPr>
          <w:p w14:paraId="3F77CEAC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[PR.5.4-003]</w:t>
            </w:r>
          </w:p>
        </w:tc>
      </w:tr>
      <w:tr w:rsidR="00663AEE" w:rsidRPr="003311B3" w14:paraId="20D2F743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63CBC57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3</w:t>
            </w:r>
          </w:p>
        </w:tc>
        <w:tc>
          <w:tcPr>
            <w:tcW w:w="1985" w:type="dxa"/>
            <w:vAlign w:val="center"/>
          </w:tcPr>
          <w:p w14:paraId="0E453C79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t>[PR.5.4-004]</w:t>
            </w:r>
          </w:p>
        </w:tc>
      </w:tr>
      <w:tr w:rsidR="00663AEE" w:rsidRPr="003311B3" w14:paraId="6C3E5AE5" w14:textId="77777777" w:rsidTr="00663AEE">
        <w:trPr>
          <w:trHeight w:val="21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8649044" w14:textId="77777777" w:rsidR="00663AEE" w:rsidRPr="003311B3" w:rsidRDefault="00663AEE" w:rsidP="00061F35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3311B3">
              <w:rPr>
                <w:rFonts w:eastAsia="맑은 고딕" w:hint="eastAsia"/>
                <w:color w:val="000000"/>
                <w:lang w:eastAsia="ko-KR"/>
              </w:rPr>
              <w:t>CPR.</w:t>
            </w:r>
            <w:r w:rsidRPr="003311B3">
              <w:rPr>
                <w:rFonts w:eastAsia="맑은 고딕"/>
                <w:color w:val="000000"/>
                <w:lang w:eastAsia="ko-KR"/>
              </w:rPr>
              <w:t>R</w:t>
            </w:r>
            <w:r w:rsidRPr="003311B3">
              <w:rPr>
                <w:rFonts w:eastAsia="맑은 고딕" w:hint="eastAsia"/>
                <w:color w:val="000000"/>
                <w:lang w:eastAsia="ko-KR"/>
              </w:rPr>
              <w:t>-00</w:t>
            </w:r>
            <w:r w:rsidRPr="003311B3">
              <w:rPr>
                <w:rFonts w:eastAsia="맑은 고딕"/>
                <w:color w:val="000000"/>
                <w:lang w:eastAsia="ko-KR"/>
              </w:rPr>
              <w:t>4</w:t>
            </w:r>
          </w:p>
        </w:tc>
        <w:tc>
          <w:tcPr>
            <w:tcW w:w="1985" w:type="dxa"/>
            <w:vAlign w:val="center"/>
          </w:tcPr>
          <w:p w14:paraId="76F02DBF" w14:textId="77777777" w:rsidR="00663AEE" w:rsidRPr="003311B3" w:rsidRDefault="00663AEE" w:rsidP="00061F35">
            <w:pPr>
              <w:spacing w:after="0"/>
              <w:jc w:val="both"/>
              <w:rPr>
                <w:color w:val="000000"/>
              </w:rPr>
            </w:pPr>
            <w:r w:rsidRPr="003311B3">
              <w:rPr>
                <w:lang w:eastAsia="ja-JP"/>
              </w:rPr>
              <w:t>[PR-5.21-001]</w:t>
            </w:r>
            <w:r w:rsidRPr="003311B3">
              <w:rPr>
                <w:lang w:eastAsia="ja-JP"/>
              </w:rPr>
              <w:tab/>
            </w:r>
          </w:p>
        </w:tc>
      </w:tr>
    </w:tbl>
    <w:p w14:paraId="3307B199" w14:textId="77777777" w:rsidR="008513B7" w:rsidRDefault="008513B7" w:rsidP="008513B7"/>
    <w:p w14:paraId="4935123F" w14:textId="77777777" w:rsidR="008513B7" w:rsidRDefault="008513B7" w:rsidP="008513B7"/>
    <w:p w14:paraId="575F87A6" w14:textId="77777777" w:rsidR="003930B9" w:rsidRPr="00CC49EF" w:rsidRDefault="003930B9" w:rsidP="00D42D8C">
      <w:pPr>
        <w:spacing w:after="0"/>
        <w:rPr>
          <w:b/>
          <w:sz w:val="24"/>
          <w:szCs w:val="24"/>
          <w:lang w:eastAsia="zh-CN"/>
        </w:rPr>
      </w:pPr>
    </w:p>
    <w:sectPr w:rsidR="003930B9" w:rsidRPr="00CC49EF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E6BE0" w14:textId="77777777" w:rsidR="00E157E9" w:rsidRDefault="00E157E9">
      <w:r>
        <w:separator/>
      </w:r>
    </w:p>
  </w:endnote>
  <w:endnote w:type="continuationSeparator" w:id="0">
    <w:p w14:paraId="2FBEE10B" w14:textId="77777777" w:rsidR="00E157E9" w:rsidRDefault="00E1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34014" w14:textId="77777777" w:rsidR="00E157E9" w:rsidRDefault="00E157E9">
      <w:r>
        <w:separator/>
      </w:r>
    </w:p>
  </w:footnote>
  <w:footnote w:type="continuationSeparator" w:id="0">
    <w:p w14:paraId="0CDE4BA1" w14:textId="77777777" w:rsidR="00E157E9" w:rsidRDefault="00E15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D29B7"/>
    <w:multiLevelType w:val="hybridMultilevel"/>
    <w:tmpl w:val="2B54858C"/>
    <w:lvl w:ilvl="0" w:tplc="A56E0C0A">
      <w:start w:val="5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2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11"/>
  </w:num>
  <w:num w:numId="6">
    <w:abstractNumId w:val="20"/>
  </w:num>
  <w:num w:numId="7">
    <w:abstractNumId w:val="27"/>
  </w:num>
  <w:num w:numId="8">
    <w:abstractNumId w:val="24"/>
  </w:num>
  <w:num w:numId="9">
    <w:abstractNumId w:val="8"/>
  </w:num>
  <w:num w:numId="10">
    <w:abstractNumId w:val="3"/>
  </w:num>
  <w:num w:numId="11">
    <w:abstractNumId w:val="10"/>
  </w:num>
  <w:num w:numId="12">
    <w:abstractNumId w:val="4"/>
  </w:num>
  <w:num w:numId="13">
    <w:abstractNumId w:val="1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5"/>
  </w:num>
  <w:num w:numId="19">
    <w:abstractNumId w:val="13"/>
  </w:num>
  <w:num w:numId="20">
    <w:abstractNumId w:val="6"/>
  </w:num>
  <w:num w:numId="21">
    <w:abstractNumId w:val="29"/>
  </w:num>
  <w:num w:numId="22">
    <w:abstractNumId w:val="18"/>
  </w:num>
  <w:num w:numId="23">
    <w:abstractNumId w:val="1"/>
  </w:num>
  <w:num w:numId="24">
    <w:abstractNumId w:val="25"/>
  </w:num>
  <w:num w:numId="25">
    <w:abstractNumId w:val="14"/>
  </w:num>
  <w:num w:numId="26">
    <w:abstractNumId w:val="17"/>
  </w:num>
  <w:num w:numId="27">
    <w:abstractNumId w:val="28"/>
  </w:num>
  <w:num w:numId="28">
    <w:abstractNumId w:val="23"/>
  </w:num>
  <w:num w:numId="29">
    <w:abstractNumId w:val="22"/>
  </w:num>
  <w:num w:numId="30">
    <w:abstractNumId w:val="9"/>
  </w:num>
  <w:num w:numId="31">
    <w:abstractNumId w:val="31"/>
  </w:num>
  <w:num w:numId="32">
    <w:abstractNumId w:val="15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552"/>
    <w:rsid w:val="00002877"/>
    <w:rsid w:val="00003C82"/>
    <w:rsid w:val="00004F0C"/>
    <w:rsid w:val="00005B24"/>
    <w:rsid w:val="00007224"/>
    <w:rsid w:val="00007E23"/>
    <w:rsid w:val="00014260"/>
    <w:rsid w:val="000147E8"/>
    <w:rsid w:val="00015D85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A4F"/>
    <w:rsid w:val="00027BC4"/>
    <w:rsid w:val="00027BEC"/>
    <w:rsid w:val="000307B1"/>
    <w:rsid w:val="00031C1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65E"/>
    <w:rsid w:val="00055160"/>
    <w:rsid w:val="0005651D"/>
    <w:rsid w:val="00056894"/>
    <w:rsid w:val="00056E8B"/>
    <w:rsid w:val="00057341"/>
    <w:rsid w:val="00061056"/>
    <w:rsid w:val="00061F35"/>
    <w:rsid w:val="000644B3"/>
    <w:rsid w:val="00064895"/>
    <w:rsid w:val="00064EAC"/>
    <w:rsid w:val="00065C3C"/>
    <w:rsid w:val="000672D7"/>
    <w:rsid w:val="00067889"/>
    <w:rsid w:val="00067E6F"/>
    <w:rsid w:val="000704C2"/>
    <w:rsid w:val="00070F4F"/>
    <w:rsid w:val="00073A1A"/>
    <w:rsid w:val="000752F8"/>
    <w:rsid w:val="00075B43"/>
    <w:rsid w:val="00076212"/>
    <w:rsid w:val="0007737A"/>
    <w:rsid w:val="00080A76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90874"/>
    <w:rsid w:val="0009324C"/>
    <w:rsid w:val="00093E7E"/>
    <w:rsid w:val="000947F6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2278"/>
    <w:rsid w:val="000B3453"/>
    <w:rsid w:val="000B3A43"/>
    <w:rsid w:val="000B6A92"/>
    <w:rsid w:val="000B6E7E"/>
    <w:rsid w:val="000C269B"/>
    <w:rsid w:val="000C3567"/>
    <w:rsid w:val="000C73DE"/>
    <w:rsid w:val="000C7647"/>
    <w:rsid w:val="000D0124"/>
    <w:rsid w:val="000D12F1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E38"/>
    <w:rsid w:val="000F2B3E"/>
    <w:rsid w:val="000F3309"/>
    <w:rsid w:val="000F37D4"/>
    <w:rsid w:val="000F48D9"/>
    <w:rsid w:val="000F4E42"/>
    <w:rsid w:val="000F6054"/>
    <w:rsid w:val="000F77EA"/>
    <w:rsid w:val="00100DCB"/>
    <w:rsid w:val="00102F31"/>
    <w:rsid w:val="00103281"/>
    <w:rsid w:val="0010480C"/>
    <w:rsid w:val="00104B44"/>
    <w:rsid w:val="001055F5"/>
    <w:rsid w:val="00105794"/>
    <w:rsid w:val="00105849"/>
    <w:rsid w:val="00105C55"/>
    <w:rsid w:val="00106CCF"/>
    <w:rsid w:val="0010764E"/>
    <w:rsid w:val="0011114A"/>
    <w:rsid w:val="001123FD"/>
    <w:rsid w:val="00113F13"/>
    <w:rsid w:val="00115C97"/>
    <w:rsid w:val="001179FE"/>
    <w:rsid w:val="00117BA9"/>
    <w:rsid w:val="00117C7D"/>
    <w:rsid w:val="00120116"/>
    <w:rsid w:val="001213EF"/>
    <w:rsid w:val="001219D4"/>
    <w:rsid w:val="00122857"/>
    <w:rsid w:val="001244D5"/>
    <w:rsid w:val="00126529"/>
    <w:rsid w:val="00126791"/>
    <w:rsid w:val="00130738"/>
    <w:rsid w:val="00131F19"/>
    <w:rsid w:val="001323B6"/>
    <w:rsid w:val="0013312B"/>
    <w:rsid w:val="00133F5C"/>
    <w:rsid w:val="0013510C"/>
    <w:rsid w:val="001376D6"/>
    <w:rsid w:val="00141679"/>
    <w:rsid w:val="00144BDD"/>
    <w:rsid w:val="0014537C"/>
    <w:rsid w:val="00151701"/>
    <w:rsid w:val="00153528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2539"/>
    <w:rsid w:val="001B2E38"/>
    <w:rsid w:val="001B33B7"/>
    <w:rsid w:val="001B7164"/>
    <w:rsid w:val="001B7506"/>
    <w:rsid w:val="001B7D42"/>
    <w:rsid w:val="001C0BF7"/>
    <w:rsid w:val="001C5166"/>
    <w:rsid w:val="001C5E34"/>
    <w:rsid w:val="001C64B3"/>
    <w:rsid w:val="001C6F77"/>
    <w:rsid w:val="001D1453"/>
    <w:rsid w:val="001D3C36"/>
    <w:rsid w:val="001D4A9A"/>
    <w:rsid w:val="001D55F3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3EE4"/>
    <w:rsid w:val="001F645D"/>
    <w:rsid w:val="001F651D"/>
    <w:rsid w:val="001F7EC6"/>
    <w:rsid w:val="00201168"/>
    <w:rsid w:val="00202CAA"/>
    <w:rsid w:val="00203A82"/>
    <w:rsid w:val="002057E6"/>
    <w:rsid w:val="00207E36"/>
    <w:rsid w:val="00207F8D"/>
    <w:rsid w:val="00211C7F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283F"/>
    <w:rsid w:val="00235394"/>
    <w:rsid w:val="00236977"/>
    <w:rsid w:val="00236BFB"/>
    <w:rsid w:val="00240157"/>
    <w:rsid w:val="002401CD"/>
    <w:rsid w:val="0024233C"/>
    <w:rsid w:val="00243813"/>
    <w:rsid w:val="002512A8"/>
    <w:rsid w:val="0025376D"/>
    <w:rsid w:val="002546A5"/>
    <w:rsid w:val="002565AC"/>
    <w:rsid w:val="0025733C"/>
    <w:rsid w:val="00257476"/>
    <w:rsid w:val="0026003A"/>
    <w:rsid w:val="0026179F"/>
    <w:rsid w:val="00261A86"/>
    <w:rsid w:val="00263032"/>
    <w:rsid w:val="00264E42"/>
    <w:rsid w:val="002654E5"/>
    <w:rsid w:val="00265599"/>
    <w:rsid w:val="00265BD0"/>
    <w:rsid w:val="002675EC"/>
    <w:rsid w:val="002739FF"/>
    <w:rsid w:val="00273EC8"/>
    <w:rsid w:val="00273ECB"/>
    <w:rsid w:val="00274843"/>
    <w:rsid w:val="00274E1A"/>
    <w:rsid w:val="00275D8D"/>
    <w:rsid w:val="00280425"/>
    <w:rsid w:val="00282213"/>
    <w:rsid w:val="00284508"/>
    <w:rsid w:val="00286928"/>
    <w:rsid w:val="00290CF0"/>
    <w:rsid w:val="00290F97"/>
    <w:rsid w:val="00291376"/>
    <w:rsid w:val="00291BB3"/>
    <w:rsid w:val="00292382"/>
    <w:rsid w:val="002933BC"/>
    <w:rsid w:val="00293D55"/>
    <w:rsid w:val="00295C0A"/>
    <w:rsid w:val="00295F1C"/>
    <w:rsid w:val="00296448"/>
    <w:rsid w:val="00297365"/>
    <w:rsid w:val="00297C1F"/>
    <w:rsid w:val="002A0339"/>
    <w:rsid w:val="002A134C"/>
    <w:rsid w:val="002A34DE"/>
    <w:rsid w:val="002A35FC"/>
    <w:rsid w:val="002A4724"/>
    <w:rsid w:val="002A49FF"/>
    <w:rsid w:val="002A6C05"/>
    <w:rsid w:val="002A7648"/>
    <w:rsid w:val="002B50D8"/>
    <w:rsid w:val="002B7989"/>
    <w:rsid w:val="002B7E0C"/>
    <w:rsid w:val="002C1820"/>
    <w:rsid w:val="002C2C9D"/>
    <w:rsid w:val="002C5A83"/>
    <w:rsid w:val="002D030D"/>
    <w:rsid w:val="002D05DA"/>
    <w:rsid w:val="002D1690"/>
    <w:rsid w:val="002D1F74"/>
    <w:rsid w:val="002D27BA"/>
    <w:rsid w:val="002D2AD5"/>
    <w:rsid w:val="002D52E0"/>
    <w:rsid w:val="002D595C"/>
    <w:rsid w:val="002E012F"/>
    <w:rsid w:val="002E1E4F"/>
    <w:rsid w:val="002E2B34"/>
    <w:rsid w:val="002E3202"/>
    <w:rsid w:val="002E33C3"/>
    <w:rsid w:val="002E6A5C"/>
    <w:rsid w:val="002E74C2"/>
    <w:rsid w:val="002E759C"/>
    <w:rsid w:val="002E76F5"/>
    <w:rsid w:val="002E77D5"/>
    <w:rsid w:val="002F227B"/>
    <w:rsid w:val="002F2DE4"/>
    <w:rsid w:val="002F35FB"/>
    <w:rsid w:val="002F4093"/>
    <w:rsid w:val="002F4925"/>
    <w:rsid w:val="002F4B40"/>
    <w:rsid w:val="002F4FAD"/>
    <w:rsid w:val="002F5292"/>
    <w:rsid w:val="002F6F1B"/>
    <w:rsid w:val="003004CB"/>
    <w:rsid w:val="003016AA"/>
    <w:rsid w:val="00301913"/>
    <w:rsid w:val="003037DE"/>
    <w:rsid w:val="003064B7"/>
    <w:rsid w:val="00306AF5"/>
    <w:rsid w:val="00306F5B"/>
    <w:rsid w:val="003113FC"/>
    <w:rsid w:val="00313AD3"/>
    <w:rsid w:val="0031527B"/>
    <w:rsid w:val="00320935"/>
    <w:rsid w:val="003216C5"/>
    <w:rsid w:val="0032347F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11B3"/>
    <w:rsid w:val="00333247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575AC"/>
    <w:rsid w:val="00361A4B"/>
    <w:rsid w:val="00363220"/>
    <w:rsid w:val="00363AC6"/>
    <w:rsid w:val="00363EE9"/>
    <w:rsid w:val="0036526D"/>
    <w:rsid w:val="003655D1"/>
    <w:rsid w:val="00366D8E"/>
    <w:rsid w:val="00367724"/>
    <w:rsid w:val="0037037C"/>
    <w:rsid w:val="00372201"/>
    <w:rsid w:val="00373A42"/>
    <w:rsid w:val="00375CFD"/>
    <w:rsid w:val="00376198"/>
    <w:rsid w:val="003761EB"/>
    <w:rsid w:val="0037656C"/>
    <w:rsid w:val="003775CE"/>
    <w:rsid w:val="003802E7"/>
    <w:rsid w:val="003807D6"/>
    <w:rsid w:val="00381020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886"/>
    <w:rsid w:val="003A2BA0"/>
    <w:rsid w:val="003A4945"/>
    <w:rsid w:val="003A5444"/>
    <w:rsid w:val="003A58B9"/>
    <w:rsid w:val="003A6C78"/>
    <w:rsid w:val="003A6E0B"/>
    <w:rsid w:val="003A70E1"/>
    <w:rsid w:val="003B439F"/>
    <w:rsid w:val="003B6773"/>
    <w:rsid w:val="003C08E2"/>
    <w:rsid w:val="003C18EF"/>
    <w:rsid w:val="003C1A57"/>
    <w:rsid w:val="003C1E3C"/>
    <w:rsid w:val="003C2116"/>
    <w:rsid w:val="003C27EE"/>
    <w:rsid w:val="003C3437"/>
    <w:rsid w:val="003C3562"/>
    <w:rsid w:val="003C750B"/>
    <w:rsid w:val="003D0868"/>
    <w:rsid w:val="003D09C4"/>
    <w:rsid w:val="003D1713"/>
    <w:rsid w:val="003D2A70"/>
    <w:rsid w:val="003D382D"/>
    <w:rsid w:val="003D3AA0"/>
    <w:rsid w:val="003D44C3"/>
    <w:rsid w:val="003D4A66"/>
    <w:rsid w:val="003D4FDD"/>
    <w:rsid w:val="003D4FF2"/>
    <w:rsid w:val="003D6B74"/>
    <w:rsid w:val="003D75EF"/>
    <w:rsid w:val="003E0EF5"/>
    <w:rsid w:val="003E0F4E"/>
    <w:rsid w:val="003E676E"/>
    <w:rsid w:val="003E695B"/>
    <w:rsid w:val="003F1984"/>
    <w:rsid w:val="003F1A8B"/>
    <w:rsid w:val="003F2D81"/>
    <w:rsid w:val="003F6B83"/>
    <w:rsid w:val="003F7449"/>
    <w:rsid w:val="00400003"/>
    <w:rsid w:val="004009FE"/>
    <w:rsid w:val="00400B66"/>
    <w:rsid w:val="00400C53"/>
    <w:rsid w:val="00402136"/>
    <w:rsid w:val="00402A12"/>
    <w:rsid w:val="00402E1B"/>
    <w:rsid w:val="00403B2C"/>
    <w:rsid w:val="00403D5E"/>
    <w:rsid w:val="00404BE4"/>
    <w:rsid w:val="00404DFE"/>
    <w:rsid w:val="00405011"/>
    <w:rsid w:val="00405258"/>
    <w:rsid w:val="0040676C"/>
    <w:rsid w:val="004069FB"/>
    <w:rsid w:val="00406E00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F30"/>
    <w:rsid w:val="00425487"/>
    <w:rsid w:val="00425DAA"/>
    <w:rsid w:val="00426585"/>
    <w:rsid w:val="00426600"/>
    <w:rsid w:val="00427896"/>
    <w:rsid w:val="0043199C"/>
    <w:rsid w:val="00431FFD"/>
    <w:rsid w:val="00432C61"/>
    <w:rsid w:val="0043398D"/>
    <w:rsid w:val="00433A9C"/>
    <w:rsid w:val="004347D0"/>
    <w:rsid w:val="00440FC2"/>
    <w:rsid w:val="00441FCA"/>
    <w:rsid w:val="004421B8"/>
    <w:rsid w:val="004424F1"/>
    <w:rsid w:val="00444225"/>
    <w:rsid w:val="00444869"/>
    <w:rsid w:val="00444CFF"/>
    <w:rsid w:val="00445E0A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6038"/>
    <w:rsid w:val="00466D27"/>
    <w:rsid w:val="0046793B"/>
    <w:rsid w:val="0047020E"/>
    <w:rsid w:val="00470D08"/>
    <w:rsid w:val="00471E78"/>
    <w:rsid w:val="0047271B"/>
    <w:rsid w:val="00473B69"/>
    <w:rsid w:val="00474EF9"/>
    <w:rsid w:val="00475A8F"/>
    <w:rsid w:val="0047761A"/>
    <w:rsid w:val="0048024A"/>
    <w:rsid w:val="0048097C"/>
    <w:rsid w:val="00481320"/>
    <w:rsid w:val="00481515"/>
    <w:rsid w:val="004815EB"/>
    <w:rsid w:val="00483281"/>
    <w:rsid w:val="00485081"/>
    <w:rsid w:val="0048584B"/>
    <w:rsid w:val="00486279"/>
    <w:rsid w:val="00487E2D"/>
    <w:rsid w:val="004919A4"/>
    <w:rsid w:val="00492B89"/>
    <w:rsid w:val="004944A3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1F85"/>
    <w:rsid w:val="004B3C70"/>
    <w:rsid w:val="004B3DE4"/>
    <w:rsid w:val="004B59BB"/>
    <w:rsid w:val="004B63AD"/>
    <w:rsid w:val="004B6401"/>
    <w:rsid w:val="004B7801"/>
    <w:rsid w:val="004C038B"/>
    <w:rsid w:val="004C0F57"/>
    <w:rsid w:val="004C2263"/>
    <w:rsid w:val="004C24E6"/>
    <w:rsid w:val="004C4EAA"/>
    <w:rsid w:val="004C50D1"/>
    <w:rsid w:val="004C5EC6"/>
    <w:rsid w:val="004D0706"/>
    <w:rsid w:val="004D0FBD"/>
    <w:rsid w:val="004D1A64"/>
    <w:rsid w:val="004D4061"/>
    <w:rsid w:val="004D6C10"/>
    <w:rsid w:val="004E0A7D"/>
    <w:rsid w:val="004E0DC4"/>
    <w:rsid w:val="004E2711"/>
    <w:rsid w:val="004E3D7D"/>
    <w:rsid w:val="004E4F10"/>
    <w:rsid w:val="004E58E5"/>
    <w:rsid w:val="004E5B34"/>
    <w:rsid w:val="004E6598"/>
    <w:rsid w:val="004E6662"/>
    <w:rsid w:val="004E69BA"/>
    <w:rsid w:val="004E704D"/>
    <w:rsid w:val="004F304B"/>
    <w:rsid w:val="004F4081"/>
    <w:rsid w:val="004F4226"/>
    <w:rsid w:val="004F45ED"/>
    <w:rsid w:val="004F50D3"/>
    <w:rsid w:val="004F62E5"/>
    <w:rsid w:val="004F6A05"/>
    <w:rsid w:val="005004C8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236CC"/>
    <w:rsid w:val="00523D62"/>
    <w:rsid w:val="005242F9"/>
    <w:rsid w:val="00524BA0"/>
    <w:rsid w:val="00525EDB"/>
    <w:rsid w:val="005277AC"/>
    <w:rsid w:val="00527C01"/>
    <w:rsid w:val="00527EA5"/>
    <w:rsid w:val="005320E3"/>
    <w:rsid w:val="005322FD"/>
    <w:rsid w:val="005326DC"/>
    <w:rsid w:val="00532D46"/>
    <w:rsid w:val="00534A99"/>
    <w:rsid w:val="00535FB3"/>
    <w:rsid w:val="00536329"/>
    <w:rsid w:val="00536D3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F6"/>
    <w:rsid w:val="0056284B"/>
    <w:rsid w:val="0056346C"/>
    <w:rsid w:val="005640A6"/>
    <w:rsid w:val="00565B59"/>
    <w:rsid w:val="005679AF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2E02"/>
    <w:rsid w:val="00592E31"/>
    <w:rsid w:val="0059416A"/>
    <w:rsid w:val="005968C0"/>
    <w:rsid w:val="0059714E"/>
    <w:rsid w:val="00597B25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73E"/>
    <w:rsid w:val="005B5B0F"/>
    <w:rsid w:val="005C1BFE"/>
    <w:rsid w:val="005C1F5A"/>
    <w:rsid w:val="005C3D63"/>
    <w:rsid w:val="005C3D9B"/>
    <w:rsid w:val="005C4154"/>
    <w:rsid w:val="005C4244"/>
    <w:rsid w:val="005C5140"/>
    <w:rsid w:val="005C62C6"/>
    <w:rsid w:val="005D01C0"/>
    <w:rsid w:val="005D0AFA"/>
    <w:rsid w:val="005D1872"/>
    <w:rsid w:val="005D18A4"/>
    <w:rsid w:val="005D28A6"/>
    <w:rsid w:val="005D459D"/>
    <w:rsid w:val="005D48FE"/>
    <w:rsid w:val="005E279B"/>
    <w:rsid w:val="005E2E43"/>
    <w:rsid w:val="005E2F6B"/>
    <w:rsid w:val="005E3ADD"/>
    <w:rsid w:val="005E5661"/>
    <w:rsid w:val="005E767F"/>
    <w:rsid w:val="005F34E2"/>
    <w:rsid w:val="005F35EE"/>
    <w:rsid w:val="005F378D"/>
    <w:rsid w:val="005F4045"/>
    <w:rsid w:val="005F71E1"/>
    <w:rsid w:val="0060019F"/>
    <w:rsid w:val="006009C0"/>
    <w:rsid w:val="00600A17"/>
    <w:rsid w:val="00600E06"/>
    <w:rsid w:val="00601906"/>
    <w:rsid w:val="00601B45"/>
    <w:rsid w:val="00601BAC"/>
    <w:rsid w:val="00601D4C"/>
    <w:rsid w:val="00602E9E"/>
    <w:rsid w:val="006033A9"/>
    <w:rsid w:val="00603B98"/>
    <w:rsid w:val="00604963"/>
    <w:rsid w:val="0060538E"/>
    <w:rsid w:val="00605E9D"/>
    <w:rsid w:val="00606F00"/>
    <w:rsid w:val="0060769A"/>
    <w:rsid w:val="0061001B"/>
    <w:rsid w:val="00610C80"/>
    <w:rsid w:val="006140F1"/>
    <w:rsid w:val="00614BDF"/>
    <w:rsid w:val="00615098"/>
    <w:rsid w:val="0061570A"/>
    <w:rsid w:val="00615F41"/>
    <w:rsid w:val="00620992"/>
    <w:rsid w:val="006215A3"/>
    <w:rsid w:val="006219ED"/>
    <w:rsid w:val="00621A2F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4DB7"/>
    <w:rsid w:val="00635465"/>
    <w:rsid w:val="0063566E"/>
    <w:rsid w:val="00635B29"/>
    <w:rsid w:val="006373B4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53B71"/>
    <w:rsid w:val="00660EE2"/>
    <w:rsid w:val="00661AC1"/>
    <w:rsid w:val="00663AEE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D66"/>
    <w:rsid w:val="00674E69"/>
    <w:rsid w:val="00675AEA"/>
    <w:rsid w:val="00675F62"/>
    <w:rsid w:val="00676316"/>
    <w:rsid w:val="00680FD6"/>
    <w:rsid w:val="00681751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905EA"/>
    <w:rsid w:val="006917D4"/>
    <w:rsid w:val="0069233C"/>
    <w:rsid w:val="00694BB0"/>
    <w:rsid w:val="00694E5C"/>
    <w:rsid w:val="0069509B"/>
    <w:rsid w:val="006976E5"/>
    <w:rsid w:val="00697B26"/>
    <w:rsid w:val="006A064F"/>
    <w:rsid w:val="006A0764"/>
    <w:rsid w:val="006A0AB0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6CAB"/>
    <w:rsid w:val="006C7157"/>
    <w:rsid w:val="006C720C"/>
    <w:rsid w:val="006C7E35"/>
    <w:rsid w:val="006D03EC"/>
    <w:rsid w:val="006D20F4"/>
    <w:rsid w:val="006D247E"/>
    <w:rsid w:val="006D4256"/>
    <w:rsid w:val="006D5116"/>
    <w:rsid w:val="006D5A66"/>
    <w:rsid w:val="006D5FAB"/>
    <w:rsid w:val="006E2852"/>
    <w:rsid w:val="006E3917"/>
    <w:rsid w:val="006E6701"/>
    <w:rsid w:val="006E6F32"/>
    <w:rsid w:val="006E7F97"/>
    <w:rsid w:val="006F080D"/>
    <w:rsid w:val="006F0A82"/>
    <w:rsid w:val="006F2C1E"/>
    <w:rsid w:val="006F4E8A"/>
    <w:rsid w:val="006F5FBF"/>
    <w:rsid w:val="006F74B2"/>
    <w:rsid w:val="006F761E"/>
    <w:rsid w:val="007006AF"/>
    <w:rsid w:val="00700DD7"/>
    <w:rsid w:val="00702A16"/>
    <w:rsid w:val="00702BB1"/>
    <w:rsid w:val="00705E26"/>
    <w:rsid w:val="0070646B"/>
    <w:rsid w:val="00706BF2"/>
    <w:rsid w:val="00706EC9"/>
    <w:rsid w:val="007106B8"/>
    <w:rsid w:val="00710CB6"/>
    <w:rsid w:val="00713C85"/>
    <w:rsid w:val="00714522"/>
    <w:rsid w:val="007152F4"/>
    <w:rsid w:val="00717ECF"/>
    <w:rsid w:val="00720D50"/>
    <w:rsid w:val="0072189A"/>
    <w:rsid w:val="00721F86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612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7428"/>
    <w:rsid w:val="007521AB"/>
    <w:rsid w:val="007524C7"/>
    <w:rsid w:val="00752C7E"/>
    <w:rsid w:val="0075336F"/>
    <w:rsid w:val="00755263"/>
    <w:rsid w:val="0075536B"/>
    <w:rsid w:val="00756305"/>
    <w:rsid w:val="00756AA4"/>
    <w:rsid w:val="007570B5"/>
    <w:rsid w:val="00757B43"/>
    <w:rsid w:val="00760459"/>
    <w:rsid w:val="00760DF9"/>
    <w:rsid w:val="00760F4B"/>
    <w:rsid w:val="0076176F"/>
    <w:rsid w:val="007627EF"/>
    <w:rsid w:val="00762871"/>
    <w:rsid w:val="007648E3"/>
    <w:rsid w:val="00765014"/>
    <w:rsid w:val="00765334"/>
    <w:rsid w:val="00765C36"/>
    <w:rsid w:val="0076742E"/>
    <w:rsid w:val="007717A5"/>
    <w:rsid w:val="00772984"/>
    <w:rsid w:val="00773FF9"/>
    <w:rsid w:val="00774480"/>
    <w:rsid w:val="00774C99"/>
    <w:rsid w:val="007751DA"/>
    <w:rsid w:val="0077776A"/>
    <w:rsid w:val="00780037"/>
    <w:rsid w:val="0078086C"/>
    <w:rsid w:val="00782FA5"/>
    <w:rsid w:val="007842B4"/>
    <w:rsid w:val="007857A0"/>
    <w:rsid w:val="00785E7C"/>
    <w:rsid w:val="007866BC"/>
    <w:rsid w:val="0078723D"/>
    <w:rsid w:val="007878A1"/>
    <w:rsid w:val="007907D5"/>
    <w:rsid w:val="00791A65"/>
    <w:rsid w:val="0079298F"/>
    <w:rsid w:val="0079498B"/>
    <w:rsid w:val="0079719E"/>
    <w:rsid w:val="007A0F6F"/>
    <w:rsid w:val="007A1ADE"/>
    <w:rsid w:val="007A3606"/>
    <w:rsid w:val="007A559E"/>
    <w:rsid w:val="007A5E6E"/>
    <w:rsid w:val="007A7CAF"/>
    <w:rsid w:val="007B0B6D"/>
    <w:rsid w:val="007B0C4C"/>
    <w:rsid w:val="007B1AC8"/>
    <w:rsid w:val="007B2838"/>
    <w:rsid w:val="007B3618"/>
    <w:rsid w:val="007B3D76"/>
    <w:rsid w:val="007B7978"/>
    <w:rsid w:val="007B7E46"/>
    <w:rsid w:val="007C12BA"/>
    <w:rsid w:val="007C15DA"/>
    <w:rsid w:val="007C4766"/>
    <w:rsid w:val="007D11E8"/>
    <w:rsid w:val="007D24B9"/>
    <w:rsid w:val="007D25EE"/>
    <w:rsid w:val="007D2E10"/>
    <w:rsid w:val="007D6898"/>
    <w:rsid w:val="007D6914"/>
    <w:rsid w:val="007D6E1D"/>
    <w:rsid w:val="007D731F"/>
    <w:rsid w:val="007D76A7"/>
    <w:rsid w:val="007E0338"/>
    <w:rsid w:val="007E0442"/>
    <w:rsid w:val="007E0DCE"/>
    <w:rsid w:val="007E102D"/>
    <w:rsid w:val="007E1718"/>
    <w:rsid w:val="007E2456"/>
    <w:rsid w:val="007E2E90"/>
    <w:rsid w:val="007E4BF7"/>
    <w:rsid w:val="007E53C5"/>
    <w:rsid w:val="007E5542"/>
    <w:rsid w:val="007E6184"/>
    <w:rsid w:val="007E65E6"/>
    <w:rsid w:val="007E6ECA"/>
    <w:rsid w:val="007E7490"/>
    <w:rsid w:val="007E7523"/>
    <w:rsid w:val="007F0E1E"/>
    <w:rsid w:val="007F35A7"/>
    <w:rsid w:val="007F42D0"/>
    <w:rsid w:val="007F4E40"/>
    <w:rsid w:val="007F6042"/>
    <w:rsid w:val="007F62EA"/>
    <w:rsid w:val="007F715E"/>
    <w:rsid w:val="007F79AD"/>
    <w:rsid w:val="007F7A81"/>
    <w:rsid w:val="008016EC"/>
    <w:rsid w:val="00803837"/>
    <w:rsid w:val="008054B9"/>
    <w:rsid w:val="008057A3"/>
    <w:rsid w:val="00806936"/>
    <w:rsid w:val="0081037E"/>
    <w:rsid w:val="00810A47"/>
    <w:rsid w:val="008129EE"/>
    <w:rsid w:val="008137CF"/>
    <w:rsid w:val="008142A4"/>
    <w:rsid w:val="008152C2"/>
    <w:rsid w:val="00815A60"/>
    <w:rsid w:val="00817377"/>
    <w:rsid w:val="00817DDA"/>
    <w:rsid w:val="00817FBA"/>
    <w:rsid w:val="00820905"/>
    <w:rsid w:val="00821BDA"/>
    <w:rsid w:val="00824133"/>
    <w:rsid w:val="00826C81"/>
    <w:rsid w:val="00830864"/>
    <w:rsid w:val="00832241"/>
    <w:rsid w:val="008345BA"/>
    <w:rsid w:val="00835C0F"/>
    <w:rsid w:val="008360EF"/>
    <w:rsid w:val="00841806"/>
    <w:rsid w:val="008418EC"/>
    <w:rsid w:val="008447AC"/>
    <w:rsid w:val="00845C27"/>
    <w:rsid w:val="00846E25"/>
    <w:rsid w:val="008509ED"/>
    <w:rsid w:val="00850B61"/>
    <w:rsid w:val="008513B7"/>
    <w:rsid w:val="00852724"/>
    <w:rsid w:val="00852D49"/>
    <w:rsid w:val="00853FD8"/>
    <w:rsid w:val="008567E9"/>
    <w:rsid w:val="008575D6"/>
    <w:rsid w:val="00857A64"/>
    <w:rsid w:val="00860BFA"/>
    <w:rsid w:val="00863DF8"/>
    <w:rsid w:val="0086479C"/>
    <w:rsid w:val="008647A2"/>
    <w:rsid w:val="008655AB"/>
    <w:rsid w:val="00867382"/>
    <w:rsid w:val="00867565"/>
    <w:rsid w:val="00870D26"/>
    <w:rsid w:val="008718B1"/>
    <w:rsid w:val="00871CA4"/>
    <w:rsid w:val="00872C80"/>
    <w:rsid w:val="00873D2E"/>
    <w:rsid w:val="00875C3F"/>
    <w:rsid w:val="00876388"/>
    <w:rsid w:val="008773A3"/>
    <w:rsid w:val="00880A7D"/>
    <w:rsid w:val="00880BED"/>
    <w:rsid w:val="008835B0"/>
    <w:rsid w:val="00884BA4"/>
    <w:rsid w:val="00885F3D"/>
    <w:rsid w:val="008862AC"/>
    <w:rsid w:val="00890177"/>
    <w:rsid w:val="008934C9"/>
    <w:rsid w:val="00893566"/>
    <w:rsid w:val="00893E53"/>
    <w:rsid w:val="008952A5"/>
    <w:rsid w:val="008953CA"/>
    <w:rsid w:val="008A2A82"/>
    <w:rsid w:val="008A5B14"/>
    <w:rsid w:val="008A6AA7"/>
    <w:rsid w:val="008A7085"/>
    <w:rsid w:val="008A7334"/>
    <w:rsid w:val="008A759E"/>
    <w:rsid w:val="008A7EEF"/>
    <w:rsid w:val="008B2D34"/>
    <w:rsid w:val="008B3458"/>
    <w:rsid w:val="008B463F"/>
    <w:rsid w:val="008B56F8"/>
    <w:rsid w:val="008B7291"/>
    <w:rsid w:val="008C176E"/>
    <w:rsid w:val="008C1939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B1"/>
    <w:rsid w:val="008D75FC"/>
    <w:rsid w:val="008E0492"/>
    <w:rsid w:val="008E3E40"/>
    <w:rsid w:val="008E470A"/>
    <w:rsid w:val="008E587F"/>
    <w:rsid w:val="008E5CE5"/>
    <w:rsid w:val="008E7CA4"/>
    <w:rsid w:val="008E7FD9"/>
    <w:rsid w:val="008F13DC"/>
    <w:rsid w:val="008F3591"/>
    <w:rsid w:val="009016E7"/>
    <w:rsid w:val="009023E1"/>
    <w:rsid w:val="0090299B"/>
    <w:rsid w:val="00902BF5"/>
    <w:rsid w:val="009045EB"/>
    <w:rsid w:val="0090518C"/>
    <w:rsid w:val="00906440"/>
    <w:rsid w:val="00912206"/>
    <w:rsid w:val="00912EE5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E54"/>
    <w:rsid w:val="0093054E"/>
    <w:rsid w:val="00930A8F"/>
    <w:rsid w:val="00930DC3"/>
    <w:rsid w:val="00930E95"/>
    <w:rsid w:val="009320C6"/>
    <w:rsid w:val="00933CB9"/>
    <w:rsid w:val="009365DA"/>
    <w:rsid w:val="0093722B"/>
    <w:rsid w:val="0093728A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D50"/>
    <w:rsid w:val="00957FE0"/>
    <w:rsid w:val="00963A9D"/>
    <w:rsid w:val="0096735A"/>
    <w:rsid w:val="00967688"/>
    <w:rsid w:val="00970399"/>
    <w:rsid w:val="00971D78"/>
    <w:rsid w:val="00971DC3"/>
    <w:rsid w:val="00973E77"/>
    <w:rsid w:val="00974880"/>
    <w:rsid w:val="009759BB"/>
    <w:rsid w:val="009767DF"/>
    <w:rsid w:val="00976818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922E1"/>
    <w:rsid w:val="00992C4D"/>
    <w:rsid w:val="009936EF"/>
    <w:rsid w:val="00993FFF"/>
    <w:rsid w:val="009942CF"/>
    <w:rsid w:val="00994750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993"/>
    <w:rsid w:val="009B0803"/>
    <w:rsid w:val="009B4D65"/>
    <w:rsid w:val="009B5355"/>
    <w:rsid w:val="009B55E7"/>
    <w:rsid w:val="009B5CD7"/>
    <w:rsid w:val="009B6EE5"/>
    <w:rsid w:val="009B7DD8"/>
    <w:rsid w:val="009C0727"/>
    <w:rsid w:val="009C11A8"/>
    <w:rsid w:val="009C2B7C"/>
    <w:rsid w:val="009C2B92"/>
    <w:rsid w:val="009C5A45"/>
    <w:rsid w:val="009C609E"/>
    <w:rsid w:val="009C67AE"/>
    <w:rsid w:val="009C6F66"/>
    <w:rsid w:val="009D20D4"/>
    <w:rsid w:val="009D2798"/>
    <w:rsid w:val="009D3743"/>
    <w:rsid w:val="009D3F21"/>
    <w:rsid w:val="009D40FA"/>
    <w:rsid w:val="009D6EF0"/>
    <w:rsid w:val="009D75F1"/>
    <w:rsid w:val="009E08EB"/>
    <w:rsid w:val="009E2E68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4D6F"/>
    <w:rsid w:val="009F4FE9"/>
    <w:rsid w:val="009F52B9"/>
    <w:rsid w:val="009F61E4"/>
    <w:rsid w:val="009F647B"/>
    <w:rsid w:val="00A00446"/>
    <w:rsid w:val="00A015CF"/>
    <w:rsid w:val="00A02333"/>
    <w:rsid w:val="00A03BD9"/>
    <w:rsid w:val="00A048D6"/>
    <w:rsid w:val="00A048F5"/>
    <w:rsid w:val="00A04A42"/>
    <w:rsid w:val="00A05879"/>
    <w:rsid w:val="00A05B2C"/>
    <w:rsid w:val="00A06A85"/>
    <w:rsid w:val="00A06F93"/>
    <w:rsid w:val="00A07789"/>
    <w:rsid w:val="00A1100A"/>
    <w:rsid w:val="00A110EE"/>
    <w:rsid w:val="00A156A6"/>
    <w:rsid w:val="00A218C7"/>
    <w:rsid w:val="00A21D7A"/>
    <w:rsid w:val="00A25470"/>
    <w:rsid w:val="00A254D7"/>
    <w:rsid w:val="00A26ABF"/>
    <w:rsid w:val="00A307FE"/>
    <w:rsid w:val="00A31C6B"/>
    <w:rsid w:val="00A31DC3"/>
    <w:rsid w:val="00A32A5D"/>
    <w:rsid w:val="00A33E8E"/>
    <w:rsid w:val="00A352E8"/>
    <w:rsid w:val="00A3568B"/>
    <w:rsid w:val="00A370DB"/>
    <w:rsid w:val="00A407C3"/>
    <w:rsid w:val="00A4689E"/>
    <w:rsid w:val="00A50690"/>
    <w:rsid w:val="00A51BC6"/>
    <w:rsid w:val="00A54CE7"/>
    <w:rsid w:val="00A561AA"/>
    <w:rsid w:val="00A5703C"/>
    <w:rsid w:val="00A5744A"/>
    <w:rsid w:val="00A600DC"/>
    <w:rsid w:val="00A60140"/>
    <w:rsid w:val="00A6071E"/>
    <w:rsid w:val="00A621E8"/>
    <w:rsid w:val="00A62E87"/>
    <w:rsid w:val="00A674C8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76E54"/>
    <w:rsid w:val="00A807E1"/>
    <w:rsid w:val="00A81B15"/>
    <w:rsid w:val="00A84FE5"/>
    <w:rsid w:val="00A85DBC"/>
    <w:rsid w:val="00A8639E"/>
    <w:rsid w:val="00A86B22"/>
    <w:rsid w:val="00A9021D"/>
    <w:rsid w:val="00A90A83"/>
    <w:rsid w:val="00A9579A"/>
    <w:rsid w:val="00A9688B"/>
    <w:rsid w:val="00A972B5"/>
    <w:rsid w:val="00A97C9B"/>
    <w:rsid w:val="00AA1A42"/>
    <w:rsid w:val="00AA35D3"/>
    <w:rsid w:val="00AA46BC"/>
    <w:rsid w:val="00AA49FB"/>
    <w:rsid w:val="00AA4CBD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248F"/>
    <w:rsid w:val="00AE3A07"/>
    <w:rsid w:val="00AE75B2"/>
    <w:rsid w:val="00AF1166"/>
    <w:rsid w:val="00AF4FAA"/>
    <w:rsid w:val="00AF5F03"/>
    <w:rsid w:val="00B00ABB"/>
    <w:rsid w:val="00B0132A"/>
    <w:rsid w:val="00B01B55"/>
    <w:rsid w:val="00B02901"/>
    <w:rsid w:val="00B02C6E"/>
    <w:rsid w:val="00B03D16"/>
    <w:rsid w:val="00B040CD"/>
    <w:rsid w:val="00B056D7"/>
    <w:rsid w:val="00B05B61"/>
    <w:rsid w:val="00B060A1"/>
    <w:rsid w:val="00B1148F"/>
    <w:rsid w:val="00B12380"/>
    <w:rsid w:val="00B13353"/>
    <w:rsid w:val="00B15A75"/>
    <w:rsid w:val="00B165DA"/>
    <w:rsid w:val="00B16EA7"/>
    <w:rsid w:val="00B20F2D"/>
    <w:rsid w:val="00B2137F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CB8"/>
    <w:rsid w:val="00B31B5E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4035"/>
    <w:rsid w:val="00B45228"/>
    <w:rsid w:val="00B46B4E"/>
    <w:rsid w:val="00B47A5D"/>
    <w:rsid w:val="00B52E70"/>
    <w:rsid w:val="00B53F9F"/>
    <w:rsid w:val="00B55416"/>
    <w:rsid w:val="00B56D6E"/>
    <w:rsid w:val="00B60861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4721"/>
    <w:rsid w:val="00B94DDF"/>
    <w:rsid w:val="00B955D8"/>
    <w:rsid w:val="00B9686D"/>
    <w:rsid w:val="00B96E1A"/>
    <w:rsid w:val="00BA0083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B26"/>
    <w:rsid w:val="00BB5BAA"/>
    <w:rsid w:val="00BC00C7"/>
    <w:rsid w:val="00BC06BE"/>
    <w:rsid w:val="00BC130C"/>
    <w:rsid w:val="00BC3E8E"/>
    <w:rsid w:val="00BC532E"/>
    <w:rsid w:val="00BC566E"/>
    <w:rsid w:val="00BD20D0"/>
    <w:rsid w:val="00BD33F6"/>
    <w:rsid w:val="00BD3889"/>
    <w:rsid w:val="00BD3C70"/>
    <w:rsid w:val="00BD439E"/>
    <w:rsid w:val="00BD5035"/>
    <w:rsid w:val="00BD5375"/>
    <w:rsid w:val="00BD5951"/>
    <w:rsid w:val="00BD5F90"/>
    <w:rsid w:val="00BD66CB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246C"/>
    <w:rsid w:val="00BF261A"/>
    <w:rsid w:val="00BF3449"/>
    <w:rsid w:val="00BF385F"/>
    <w:rsid w:val="00BF3989"/>
    <w:rsid w:val="00BF4166"/>
    <w:rsid w:val="00BF5822"/>
    <w:rsid w:val="00BF7340"/>
    <w:rsid w:val="00BF756E"/>
    <w:rsid w:val="00C008B0"/>
    <w:rsid w:val="00C00B6E"/>
    <w:rsid w:val="00C010DE"/>
    <w:rsid w:val="00C017DD"/>
    <w:rsid w:val="00C038BE"/>
    <w:rsid w:val="00C060E2"/>
    <w:rsid w:val="00C069B5"/>
    <w:rsid w:val="00C10121"/>
    <w:rsid w:val="00C10B87"/>
    <w:rsid w:val="00C10EB5"/>
    <w:rsid w:val="00C113E8"/>
    <w:rsid w:val="00C11981"/>
    <w:rsid w:val="00C11B4A"/>
    <w:rsid w:val="00C12F3F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648"/>
    <w:rsid w:val="00C45577"/>
    <w:rsid w:val="00C46FA4"/>
    <w:rsid w:val="00C47132"/>
    <w:rsid w:val="00C500E7"/>
    <w:rsid w:val="00C505D5"/>
    <w:rsid w:val="00C509B8"/>
    <w:rsid w:val="00C50C52"/>
    <w:rsid w:val="00C526A3"/>
    <w:rsid w:val="00C533B9"/>
    <w:rsid w:val="00C53806"/>
    <w:rsid w:val="00C54EDC"/>
    <w:rsid w:val="00C56736"/>
    <w:rsid w:val="00C5729F"/>
    <w:rsid w:val="00C576AC"/>
    <w:rsid w:val="00C6065C"/>
    <w:rsid w:val="00C611CC"/>
    <w:rsid w:val="00C61CF2"/>
    <w:rsid w:val="00C62837"/>
    <w:rsid w:val="00C634A8"/>
    <w:rsid w:val="00C645E0"/>
    <w:rsid w:val="00C646F0"/>
    <w:rsid w:val="00C65774"/>
    <w:rsid w:val="00C6637B"/>
    <w:rsid w:val="00C67FBA"/>
    <w:rsid w:val="00C7164F"/>
    <w:rsid w:val="00C726DC"/>
    <w:rsid w:val="00C72F3A"/>
    <w:rsid w:val="00C76AD3"/>
    <w:rsid w:val="00C8228D"/>
    <w:rsid w:val="00C826D1"/>
    <w:rsid w:val="00C86E3E"/>
    <w:rsid w:val="00C8748D"/>
    <w:rsid w:val="00C902F8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C0F6F"/>
    <w:rsid w:val="00CC49EF"/>
    <w:rsid w:val="00CD0B76"/>
    <w:rsid w:val="00CD143E"/>
    <w:rsid w:val="00CD3608"/>
    <w:rsid w:val="00CD4133"/>
    <w:rsid w:val="00CD47BA"/>
    <w:rsid w:val="00CD6741"/>
    <w:rsid w:val="00CD6C86"/>
    <w:rsid w:val="00CE1794"/>
    <w:rsid w:val="00CE2D99"/>
    <w:rsid w:val="00CE3971"/>
    <w:rsid w:val="00CE525E"/>
    <w:rsid w:val="00CE5D07"/>
    <w:rsid w:val="00CE5D31"/>
    <w:rsid w:val="00CE6256"/>
    <w:rsid w:val="00CF0D91"/>
    <w:rsid w:val="00CF1B13"/>
    <w:rsid w:val="00CF1C55"/>
    <w:rsid w:val="00CF23B5"/>
    <w:rsid w:val="00CF254B"/>
    <w:rsid w:val="00CF25FF"/>
    <w:rsid w:val="00CF468A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51F"/>
    <w:rsid w:val="00D06F13"/>
    <w:rsid w:val="00D07172"/>
    <w:rsid w:val="00D07602"/>
    <w:rsid w:val="00D101C5"/>
    <w:rsid w:val="00D104D9"/>
    <w:rsid w:val="00D1305A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6D2"/>
    <w:rsid w:val="00D322DE"/>
    <w:rsid w:val="00D32332"/>
    <w:rsid w:val="00D328AC"/>
    <w:rsid w:val="00D32961"/>
    <w:rsid w:val="00D32F47"/>
    <w:rsid w:val="00D34936"/>
    <w:rsid w:val="00D34E25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4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0BDE"/>
    <w:rsid w:val="00D62075"/>
    <w:rsid w:val="00D6376A"/>
    <w:rsid w:val="00D63A72"/>
    <w:rsid w:val="00D6493F"/>
    <w:rsid w:val="00D64EDB"/>
    <w:rsid w:val="00D66FEC"/>
    <w:rsid w:val="00D672D6"/>
    <w:rsid w:val="00D679A7"/>
    <w:rsid w:val="00D7491F"/>
    <w:rsid w:val="00D74EE0"/>
    <w:rsid w:val="00D802F5"/>
    <w:rsid w:val="00D809FC"/>
    <w:rsid w:val="00D81889"/>
    <w:rsid w:val="00D83722"/>
    <w:rsid w:val="00D83B3F"/>
    <w:rsid w:val="00D8553A"/>
    <w:rsid w:val="00D85CF0"/>
    <w:rsid w:val="00D8663B"/>
    <w:rsid w:val="00D868CE"/>
    <w:rsid w:val="00D903D6"/>
    <w:rsid w:val="00D92BD5"/>
    <w:rsid w:val="00D938A8"/>
    <w:rsid w:val="00D95CC6"/>
    <w:rsid w:val="00D9605C"/>
    <w:rsid w:val="00D970FE"/>
    <w:rsid w:val="00D975A0"/>
    <w:rsid w:val="00DA0B67"/>
    <w:rsid w:val="00DA1059"/>
    <w:rsid w:val="00DA1417"/>
    <w:rsid w:val="00DA1B4C"/>
    <w:rsid w:val="00DA2BA0"/>
    <w:rsid w:val="00DA496B"/>
    <w:rsid w:val="00DA61A9"/>
    <w:rsid w:val="00DA6CB8"/>
    <w:rsid w:val="00DB01E6"/>
    <w:rsid w:val="00DB0794"/>
    <w:rsid w:val="00DB4263"/>
    <w:rsid w:val="00DB4AEE"/>
    <w:rsid w:val="00DB5614"/>
    <w:rsid w:val="00DB61D3"/>
    <w:rsid w:val="00DB7E67"/>
    <w:rsid w:val="00DC1645"/>
    <w:rsid w:val="00DC2305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ED"/>
    <w:rsid w:val="00DE19A8"/>
    <w:rsid w:val="00DE1DF9"/>
    <w:rsid w:val="00DE2833"/>
    <w:rsid w:val="00DE418C"/>
    <w:rsid w:val="00DE493C"/>
    <w:rsid w:val="00DE4D9B"/>
    <w:rsid w:val="00DE4F60"/>
    <w:rsid w:val="00DE513D"/>
    <w:rsid w:val="00DE7BBA"/>
    <w:rsid w:val="00DF2025"/>
    <w:rsid w:val="00DF255D"/>
    <w:rsid w:val="00DF3224"/>
    <w:rsid w:val="00DF4510"/>
    <w:rsid w:val="00DF5F13"/>
    <w:rsid w:val="00DF5F57"/>
    <w:rsid w:val="00DF7289"/>
    <w:rsid w:val="00E00B02"/>
    <w:rsid w:val="00E04596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57E9"/>
    <w:rsid w:val="00E16D1C"/>
    <w:rsid w:val="00E174D7"/>
    <w:rsid w:val="00E17BA5"/>
    <w:rsid w:val="00E17F37"/>
    <w:rsid w:val="00E20095"/>
    <w:rsid w:val="00E2020C"/>
    <w:rsid w:val="00E20857"/>
    <w:rsid w:val="00E20C49"/>
    <w:rsid w:val="00E2194B"/>
    <w:rsid w:val="00E2413F"/>
    <w:rsid w:val="00E306CB"/>
    <w:rsid w:val="00E31253"/>
    <w:rsid w:val="00E3130F"/>
    <w:rsid w:val="00E3160F"/>
    <w:rsid w:val="00E31A5F"/>
    <w:rsid w:val="00E3411E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A56"/>
    <w:rsid w:val="00E51E31"/>
    <w:rsid w:val="00E52A96"/>
    <w:rsid w:val="00E52CE0"/>
    <w:rsid w:val="00E53965"/>
    <w:rsid w:val="00E55A2B"/>
    <w:rsid w:val="00E55ABC"/>
    <w:rsid w:val="00E55C5A"/>
    <w:rsid w:val="00E56596"/>
    <w:rsid w:val="00E57B74"/>
    <w:rsid w:val="00E6110F"/>
    <w:rsid w:val="00E62B9C"/>
    <w:rsid w:val="00E62C1B"/>
    <w:rsid w:val="00E62D78"/>
    <w:rsid w:val="00E63E6F"/>
    <w:rsid w:val="00E66403"/>
    <w:rsid w:val="00E67E70"/>
    <w:rsid w:val="00E71536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CDA"/>
    <w:rsid w:val="00EB0F63"/>
    <w:rsid w:val="00EB1295"/>
    <w:rsid w:val="00EB3074"/>
    <w:rsid w:val="00EB3E7B"/>
    <w:rsid w:val="00EB51DA"/>
    <w:rsid w:val="00EB7D74"/>
    <w:rsid w:val="00EB7FF5"/>
    <w:rsid w:val="00EC03D0"/>
    <w:rsid w:val="00EC0FEE"/>
    <w:rsid w:val="00EC0FFF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A13"/>
    <w:rsid w:val="00EE1B53"/>
    <w:rsid w:val="00EE2C57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EF7B88"/>
    <w:rsid w:val="00F00025"/>
    <w:rsid w:val="00F0011E"/>
    <w:rsid w:val="00F02FAD"/>
    <w:rsid w:val="00F03F9F"/>
    <w:rsid w:val="00F04A4B"/>
    <w:rsid w:val="00F04D6A"/>
    <w:rsid w:val="00F07178"/>
    <w:rsid w:val="00F072D8"/>
    <w:rsid w:val="00F104AF"/>
    <w:rsid w:val="00F123E6"/>
    <w:rsid w:val="00F13B52"/>
    <w:rsid w:val="00F14A26"/>
    <w:rsid w:val="00F159C3"/>
    <w:rsid w:val="00F17938"/>
    <w:rsid w:val="00F17A74"/>
    <w:rsid w:val="00F201B8"/>
    <w:rsid w:val="00F201BD"/>
    <w:rsid w:val="00F21502"/>
    <w:rsid w:val="00F23E5B"/>
    <w:rsid w:val="00F24DF3"/>
    <w:rsid w:val="00F270B9"/>
    <w:rsid w:val="00F27451"/>
    <w:rsid w:val="00F276A2"/>
    <w:rsid w:val="00F27A90"/>
    <w:rsid w:val="00F30055"/>
    <w:rsid w:val="00F3091D"/>
    <w:rsid w:val="00F30AF1"/>
    <w:rsid w:val="00F3313C"/>
    <w:rsid w:val="00F34DB9"/>
    <w:rsid w:val="00F34F5E"/>
    <w:rsid w:val="00F36887"/>
    <w:rsid w:val="00F44CAA"/>
    <w:rsid w:val="00F44E50"/>
    <w:rsid w:val="00F45649"/>
    <w:rsid w:val="00F50EFF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5CCF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8E3"/>
    <w:rsid w:val="00FC4ECF"/>
    <w:rsid w:val="00FD04D1"/>
    <w:rsid w:val="00FD17FA"/>
    <w:rsid w:val="00FD22E2"/>
    <w:rsid w:val="00FD293E"/>
    <w:rsid w:val="00FD5048"/>
    <w:rsid w:val="00FD5779"/>
    <w:rsid w:val="00FD651D"/>
    <w:rsid w:val="00FD7138"/>
    <w:rsid w:val="00FD7791"/>
    <w:rsid w:val="00FE0121"/>
    <w:rsid w:val="00FE2855"/>
    <w:rsid w:val="00FE2F76"/>
    <w:rsid w:val="00FE37C3"/>
    <w:rsid w:val="00FE4A83"/>
    <w:rsid w:val="00FE52AD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EAD72-1B5E-4793-8F07-DBBD94F4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7542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</cp:keywords>
  <cp:lastModifiedBy>SungDuck</cp:lastModifiedBy>
  <cp:revision>4</cp:revision>
  <cp:lastPrinted>2016-10-15T11:08:00Z</cp:lastPrinted>
  <dcterms:created xsi:type="dcterms:W3CDTF">2017-01-07T02:36:00Z</dcterms:created>
  <dcterms:modified xsi:type="dcterms:W3CDTF">2017-01-10T01:46:00Z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